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12C3A487"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AA44E6">
              <w:rPr>
                <w:b/>
                <w:sz w:val="40"/>
                <w:szCs w:val="40"/>
              </w:rPr>
              <w:t>30</w:t>
            </w:r>
            <w:r w:rsidR="00090A0C">
              <w:rPr>
                <w:b/>
                <w:sz w:val="40"/>
                <w:szCs w:val="40"/>
              </w:rPr>
              <w:t>49</w:t>
            </w:r>
            <w:r w:rsidR="00BC7DCD">
              <w:rPr>
                <w:b/>
                <w:sz w:val="40"/>
                <w:szCs w:val="40"/>
              </w:rPr>
              <w:t xml:space="preserve"> (792</w:t>
            </w:r>
            <w:r w:rsidR="00AA44E6">
              <w:rPr>
                <w:b/>
                <w:sz w:val="40"/>
                <w:szCs w:val="40"/>
              </w:rPr>
              <w:t>2</w:t>
            </w:r>
            <w:r w:rsidR="00BC7DCD">
              <w:rPr>
                <w:b/>
                <w:sz w:val="40"/>
                <w:szCs w:val="40"/>
              </w:rPr>
              <w:t>-00</w:t>
            </w:r>
            <w:r w:rsidR="00090A0C">
              <w:rPr>
                <w:b/>
                <w:sz w:val="40"/>
                <w:szCs w:val="40"/>
              </w:rPr>
              <w:t>82</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26B795D6" w:rsidR="00332027" w:rsidRDefault="003528C2" w:rsidP="001966A9">
            <w:pPr>
              <w:framePr w:w="7700" w:wrap="around" w:vAnchor="page" w:hAnchor="page" w:x="1759" w:y="13326" w:anchorLock="1"/>
            </w:pPr>
            <w:r>
              <w:t>Voorlopig</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381451F1" w:rsidR="00332027" w:rsidRDefault="003528C2" w:rsidP="001966A9">
            <w:pPr>
              <w:framePr w:w="7700" w:wrap="around" w:vAnchor="page" w:hAnchor="page" w:x="1759" w:y="13326" w:anchorLock="1"/>
            </w:pPr>
            <w:r>
              <w:t>0</w:t>
            </w:r>
            <w:r w:rsidR="00DA4932">
              <w:t>.</w:t>
            </w:r>
            <w:r w:rsidR="002E107B">
              <w:t>3</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4236D7A0" w:rsidR="00332027" w:rsidRDefault="002E107B" w:rsidP="001966A9">
            <w:pPr>
              <w:framePr w:w="7700" w:wrap="around" w:vAnchor="page" w:hAnchor="page" w:x="1759" w:y="13326" w:anchorLock="1"/>
            </w:pPr>
            <w:r>
              <w:rPr>
                <w:color w:val="000000"/>
              </w:rPr>
              <w:t>25</w:t>
            </w:r>
            <w:r w:rsidR="00DA4932">
              <w:rPr>
                <w:color w:val="000000"/>
              </w:rPr>
              <w:t xml:space="preserve"> </w:t>
            </w:r>
            <w:r w:rsidR="0083334B">
              <w:rPr>
                <w:color w:val="000000"/>
              </w:rPr>
              <w:t>ju</w:t>
            </w:r>
            <w:r w:rsidR="00440847">
              <w:rPr>
                <w:color w:val="000000"/>
              </w:rPr>
              <w:t>l</w:t>
            </w:r>
            <w:r w:rsidR="0083334B">
              <w:rPr>
                <w:color w:val="000000"/>
              </w:rPr>
              <w:t>i 2018</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2"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77777777" w:rsidR="004C6876" w:rsidRPr="00E614E4" w:rsidRDefault="004C6876" w:rsidP="004C6876">
      <w:pPr>
        <w:pStyle w:val="Copyright"/>
        <w:rPr>
          <w:szCs w:val="18"/>
        </w:rPr>
      </w:pPr>
      <w:r w:rsidRPr="00E614E4">
        <w:rPr>
          <w:szCs w:val="18"/>
        </w:rPr>
        <w:t>201</w:t>
      </w:r>
      <w:r w:rsidR="0083334B">
        <w:rPr>
          <w:szCs w:val="18"/>
        </w:rPr>
        <w:t>8</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2"/>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0DB3658D" w:rsidR="00332027" w:rsidRPr="00A23423" w:rsidRDefault="00633CF5" w:rsidP="001966A9">
            <w:r>
              <w:t>1</w:t>
            </w:r>
            <w:r w:rsidR="00090A0C">
              <w:t>9</w:t>
            </w:r>
            <w:r w:rsidR="003528C2">
              <w:t>-07-2018</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440847"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59E27145" w:rsidR="00440847" w:rsidRDefault="00801F1B" w:rsidP="00440847">
            <w:r>
              <w:t>0.2</w:t>
            </w:r>
          </w:p>
        </w:tc>
        <w:tc>
          <w:tcPr>
            <w:tcW w:w="1299" w:type="dxa"/>
            <w:tcBorders>
              <w:top w:val="dotted" w:sz="4" w:space="0" w:color="auto"/>
              <w:left w:val="dotted" w:sz="4" w:space="0" w:color="auto"/>
              <w:bottom w:val="dotted" w:sz="4" w:space="0" w:color="auto"/>
              <w:right w:val="dotted" w:sz="4" w:space="0" w:color="auto"/>
            </w:tcBorders>
          </w:tcPr>
          <w:p w14:paraId="150E1D21" w14:textId="609FB88F" w:rsidR="00440847" w:rsidRDefault="00801F1B" w:rsidP="00440847">
            <w:r>
              <w:t>24-07-2018</w:t>
            </w:r>
          </w:p>
        </w:tc>
        <w:tc>
          <w:tcPr>
            <w:tcW w:w="1586" w:type="dxa"/>
            <w:tcBorders>
              <w:top w:val="dotted" w:sz="4" w:space="0" w:color="auto"/>
              <w:left w:val="dotted" w:sz="4" w:space="0" w:color="auto"/>
              <w:bottom w:val="dotted" w:sz="4" w:space="0" w:color="auto"/>
              <w:right w:val="dotted" w:sz="4" w:space="0" w:color="auto"/>
            </w:tcBorders>
          </w:tcPr>
          <w:p w14:paraId="59803F79" w14:textId="3FC1630B" w:rsidR="00440847" w:rsidRDefault="00801F1B" w:rsidP="00440847">
            <w:r>
              <w:t>M. Strating</w:t>
            </w:r>
          </w:p>
        </w:tc>
        <w:tc>
          <w:tcPr>
            <w:tcW w:w="1417" w:type="dxa"/>
            <w:tcBorders>
              <w:top w:val="dotted" w:sz="4" w:space="0" w:color="auto"/>
              <w:left w:val="dotted" w:sz="4" w:space="0" w:color="auto"/>
              <w:bottom w:val="dotted" w:sz="4" w:space="0" w:color="auto"/>
              <w:right w:val="dotted" w:sz="4" w:space="0" w:color="auto"/>
            </w:tcBorders>
          </w:tcPr>
          <w:p w14:paraId="280FDF8C" w14:textId="49AE709A" w:rsidR="00440847" w:rsidRDefault="00801F1B" w:rsidP="00440847">
            <w:r>
              <w:t>Voorlopig</w:t>
            </w:r>
          </w:p>
        </w:tc>
        <w:tc>
          <w:tcPr>
            <w:tcW w:w="3686" w:type="dxa"/>
            <w:tcBorders>
              <w:top w:val="dotted" w:sz="4" w:space="0" w:color="auto"/>
              <w:left w:val="dotted" w:sz="4" w:space="0" w:color="auto"/>
              <w:bottom w:val="dotted" w:sz="4" w:space="0" w:color="auto"/>
              <w:right w:val="dotted" w:sz="4" w:space="0" w:color="auto"/>
            </w:tcBorders>
          </w:tcPr>
          <w:p w14:paraId="03FFC87E" w14:textId="1223D275" w:rsidR="00440847" w:rsidRDefault="00801F1B" w:rsidP="00440847">
            <w:r>
              <w:t>Review Martijn de Leeuw</w:t>
            </w:r>
          </w:p>
        </w:tc>
      </w:tr>
      <w:tr w:rsidR="002E107B" w:rsidRPr="00A23423" w14:paraId="1B5161DA"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67C9C006" w14:textId="7595DB4A" w:rsidR="002E107B" w:rsidRDefault="002E107B" w:rsidP="00440847">
            <w:r>
              <w:t>0.3</w:t>
            </w:r>
          </w:p>
        </w:tc>
        <w:tc>
          <w:tcPr>
            <w:tcW w:w="1299" w:type="dxa"/>
            <w:tcBorders>
              <w:top w:val="dotted" w:sz="4" w:space="0" w:color="auto"/>
              <w:left w:val="dotted" w:sz="4" w:space="0" w:color="auto"/>
              <w:bottom w:val="dotted" w:sz="4" w:space="0" w:color="auto"/>
              <w:right w:val="dotted" w:sz="4" w:space="0" w:color="auto"/>
            </w:tcBorders>
          </w:tcPr>
          <w:p w14:paraId="41D8A495" w14:textId="4A9CB6A4" w:rsidR="002E107B" w:rsidRDefault="002E107B" w:rsidP="00440847">
            <w:r>
              <w:t>25-07-2018</w:t>
            </w:r>
          </w:p>
        </w:tc>
        <w:tc>
          <w:tcPr>
            <w:tcW w:w="1586" w:type="dxa"/>
            <w:tcBorders>
              <w:top w:val="dotted" w:sz="4" w:space="0" w:color="auto"/>
              <w:left w:val="dotted" w:sz="4" w:space="0" w:color="auto"/>
              <w:bottom w:val="dotted" w:sz="4" w:space="0" w:color="auto"/>
              <w:right w:val="dotted" w:sz="4" w:space="0" w:color="auto"/>
            </w:tcBorders>
          </w:tcPr>
          <w:p w14:paraId="2F2ED261" w14:textId="6B41961A" w:rsidR="002E107B" w:rsidRDefault="002E107B" w:rsidP="00440847">
            <w:r>
              <w:t>M. Strating</w:t>
            </w:r>
          </w:p>
        </w:tc>
        <w:tc>
          <w:tcPr>
            <w:tcW w:w="1417" w:type="dxa"/>
            <w:tcBorders>
              <w:top w:val="dotted" w:sz="4" w:space="0" w:color="auto"/>
              <w:left w:val="dotted" w:sz="4" w:space="0" w:color="auto"/>
              <w:bottom w:val="dotted" w:sz="4" w:space="0" w:color="auto"/>
              <w:right w:val="dotted" w:sz="4" w:space="0" w:color="auto"/>
            </w:tcBorders>
          </w:tcPr>
          <w:p w14:paraId="32499C72" w14:textId="5EA84187" w:rsidR="002E107B" w:rsidRDefault="002E107B" w:rsidP="00440847">
            <w:r>
              <w:t>Voorlopig</w:t>
            </w:r>
          </w:p>
        </w:tc>
        <w:tc>
          <w:tcPr>
            <w:tcW w:w="3686" w:type="dxa"/>
            <w:tcBorders>
              <w:top w:val="dotted" w:sz="4" w:space="0" w:color="auto"/>
              <w:left w:val="dotted" w:sz="4" w:space="0" w:color="auto"/>
              <w:bottom w:val="dotted" w:sz="4" w:space="0" w:color="auto"/>
              <w:right w:val="dotted" w:sz="4" w:space="0" w:color="auto"/>
            </w:tcBorders>
          </w:tcPr>
          <w:p w14:paraId="4D0386A6" w14:textId="784034AA" w:rsidR="002E107B" w:rsidRDefault="002E107B" w:rsidP="00440847">
            <w:r>
              <w:t xml:space="preserve">toevoeging </w:t>
            </w:r>
            <w:r w:rsidR="00777D6C">
              <w:t xml:space="preserve">special </w:t>
            </w:r>
            <w:r>
              <w:t>Toptrac afhandeling i.c.m. langzaam verkeer</w:t>
            </w:r>
          </w:p>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19465693" w14:textId="7221BC05" w:rsidR="00777D6C"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20218712" w:history="1">
        <w:r w:rsidR="00777D6C" w:rsidRPr="00F06361">
          <w:rPr>
            <w:rStyle w:val="Hyperlink"/>
            <w:noProof/>
          </w:rPr>
          <w:t>1</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Inleiding</w:t>
        </w:r>
        <w:r w:rsidR="00777D6C">
          <w:rPr>
            <w:noProof/>
            <w:webHidden/>
          </w:rPr>
          <w:tab/>
        </w:r>
        <w:r w:rsidR="00777D6C">
          <w:rPr>
            <w:noProof/>
            <w:webHidden/>
          </w:rPr>
          <w:fldChar w:fldCharType="begin"/>
        </w:r>
        <w:r w:rsidR="00777D6C">
          <w:rPr>
            <w:noProof/>
            <w:webHidden/>
          </w:rPr>
          <w:instrText xml:space="preserve"> PAGEREF _Toc520218712 \h </w:instrText>
        </w:r>
        <w:r w:rsidR="00777D6C">
          <w:rPr>
            <w:noProof/>
            <w:webHidden/>
          </w:rPr>
        </w:r>
        <w:r w:rsidR="00777D6C">
          <w:rPr>
            <w:noProof/>
            <w:webHidden/>
          </w:rPr>
          <w:fldChar w:fldCharType="separate"/>
        </w:r>
        <w:r w:rsidR="00777D6C">
          <w:rPr>
            <w:noProof/>
            <w:webHidden/>
          </w:rPr>
          <w:t>4</w:t>
        </w:r>
        <w:r w:rsidR="00777D6C">
          <w:rPr>
            <w:noProof/>
            <w:webHidden/>
          </w:rPr>
          <w:fldChar w:fldCharType="end"/>
        </w:r>
      </w:hyperlink>
    </w:p>
    <w:p w14:paraId="3A741281" w14:textId="0D47A1DB"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13" w:history="1">
        <w:r w:rsidR="00777D6C" w:rsidRPr="00F06361">
          <w:rPr>
            <w:rStyle w:val="Hyperlink"/>
            <w:noProof/>
          </w:rPr>
          <w:t>2</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Regelstructuren</w:t>
        </w:r>
        <w:r w:rsidR="00777D6C">
          <w:rPr>
            <w:noProof/>
            <w:webHidden/>
          </w:rPr>
          <w:tab/>
        </w:r>
        <w:r w:rsidR="00777D6C">
          <w:rPr>
            <w:noProof/>
            <w:webHidden/>
          </w:rPr>
          <w:fldChar w:fldCharType="begin"/>
        </w:r>
        <w:r w:rsidR="00777D6C">
          <w:rPr>
            <w:noProof/>
            <w:webHidden/>
          </w:rPr>
          <w:instrText xml:space="preserve"> PAGEREF _Toc520218713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11F6B52F" w14:textId="0CB3F486"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14" w:history="1">
        <w:r w:rsidR="00777D6C" w:rsidRPr="00F06361">
          <w:rPr>
            <w:rStyle w:val="Hyperlink"/>
            <w:noProof/>
          </w:rPr>
          <w:t>2.1</w:t>
        </w:r>
        <w:r w:rsidR="00777D6C">
          <w:rPr>
            <w:rFonts w:asciiTheme="minorHAnsi" w:eastAsiaTheme="minorEastAsia" w:hAnsiTheme="minorHAnsi" w:cstheme="minorBidi"/>
            <w:bCs w:val="0"/>
            <w:noProof/>
            <w:color w:val="auto"/>
            <w:sz w:val="22"/>
            <w:szCs w:val="22"/>
          </w:rPr>
          <w:tab/>
        </w:r>
        <w:r w:rsidR="00777D6C" w:rsidRPr="00F06361">
          <w:rPr>
            <w:rStyle w:val="Hyperlink"/>
            <w:noProof/>
          </w:rPr>
          <w:t>Werkingstijden regelstructuren</w:t>
        </w:r>
        <w:r w:rsidR="00777D6C">
          <w:rPr>
            <w:noProof/>
            <w:webHidden/>
          </w:rPr>
          <w:tab/>
        </w:r>
        <w:r w:rsidR="00777D6C">
          <w:rPr>
            <w:noProof/>
            <w:webHidden/>
          </w:rPr>
          <w:fldChar w:fldCharType="begin"/>
        </w:r>
        <w:r w:rsidR="00777D6C">
          <w:rPr>
            <w:noProof/>
            <w:webHidden/>
          </w:rPr>
          <w:instrText xml:space="preserve"> PAGEREF _Toc520218714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40918924" w14:textId="7F6246DC"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15" w:history="1">
        <w:r w:rsidR="00777D6C" w:rsidRPr="00F06361">
          <w:rPr>
            <w:rStyle w:val="Hyperlink"/>
            <w:noProof/>
          </w:rPr>
          <w:t>2.2</w:t>
        </w:r>
        <w:r w:rsidR="00777D6C">
          <w:rPr>
            <w:rFonts w:asciiTheme="minorHAnsi" w:eastAsiaTheme="minorEastAsia" w:hAnsiTheme="minorHAnsi" w:cstheme="minorBidi"/>
            <w:bCs w:val="0"/>
            <w:noProof/>
            <w:color w:val="auto"/>
            <w:sz w:val="22"/>
            <w:szCs w:val="22"/>
          </w:rPr>
          <w:tab/>
        </w:r>
        <w:r w:rsidR="00777D6C" w:rsidRPr="00F06361">
          <w:rPr>
            <w:rStyle w:val="Hyperlink"/>
            <w:noProof/>
          </w:rPr>
          <w:t>Modulestructuur</w:t>
        </w:r>
        <w:r w:rsidR="00777D6C">
          <w:rPr>
            <w:noProof/>
            <w:webHidden/>
          </w:rPr>
          <w:tab/>
        </w:r>
        <w:r w:rsidR="00777D6C">
          <w:rPr>
            <w:noProof/>
            <w:webHidden/>
          </w:rPr>
          <w:fldChar w:fldCharType="begin"/>
        </w:r>
        <w:r w:rsidR="00777D6C">
          <w:rPr>
            <w:noProof/>
            <w:webHidden/>
          </w:rPr>
          <w:instrText xml:space="preserve"> PAGEREF _Toc520218715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2A470558" w14:textId="528B16C1" w:rsidR="00777D6C" w:rsidRDefault="00D30750">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0218716" w:history="1">
        <w:r w:rsidR="00777D6C" w:rsidRPr="00F06361">
          <w:rPr>
            <w:rStyle w:val="Hyperlink"/>
            <w:noProof/>
          </w:rPr>
          <w:t>2.2.1</w:t>
        </w:r>
        <w:r w:rsidR="00777D6C">
          <w:rPr>
            <w:rFonts w:asciiTheme="minorHAnsi" w:eastAsiaTheme="minorEastAsia" w:hAnsiTheme="minorHAnsi" w:cstheme="minorBidi"/>
            <w:bCs w:val="0"/>
            <w:iCs w:val="0"/>
            <w:noProof/>
            <w:color w:val="auto"/>
            <w:sz w:val="22"/>
            <w:szCs w:val="22"/>
          </w:rPr>
          <w:tab/>
        </w:r>
        <w:r w:rsidR="00777D6C" w:rsidRPr="00F06361">
          <w:rPr>
            <w:rStyle w:val="Hyperlink"/>
            <w:noProof/>
          </w:rPr>
          <w:t>Blokvolgorde</w:t>
        </w:r>
        <w:r w:rsidR="00777D6C">
          <w:rPr>
            <w:noProof/>
            <w:webHidden/>
          </w:rPr>
          <w:tab/>
        </w:r>
        <w:r w:rsidR="00777D6C">
          <w:rPr>
            <w:noProof/>
            <w:webHidden/>
          </w:rPr>
          <w:fldChar w:fldCharType="begin"/>
        </w:r>
        <w:r w:rsidR="00777D6C">
          <w:rPr>
            <w:noProof/>
            <w:webHidden/>
          </w:rPr>
          <w:instrText xml:space="preserve"> PAGEREF _Toc520218716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01A4BD97" w14:textId="4BD2C669" w:rsidR="00777D6C" w:rsidRDefault="00D30750">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0218717" w:history="1">
        <w:r w:rsidR="00777D6C" w:rsidRPr="00F06361">
          <w:rPr>
            <w:rStyle w:val="Hyperlink"/>
            <w:noProof/>
          </w:rPr>
          <w:t>2.2.2</w:t>
        </w:r>
        <w:r w:rsidR="00777D6C">
          <w:rPr>
            <w:rFonts w:asciiTheme="minorHAnsi" w:eastAsiaTheme="minorEastAsia" w:hAnsiTheme="minorHAnsi" w:cstheme="minorBidi"/>
            <w:bCs w:val="0"/>
            <w:iCs w:val="0"/>
            <w:noProof/>
            <w:color w:val="auto"/>
            <w:sz w:val="22"/>
            <w:szCs w:val="22"/>
          </w:rPr>
          <w:tab/>
        </w:r>
        <w:r w:rsidR="00777D6C" w:rsidRPr="00F06361">
          <w:rPr>
            <w:rStyle w:val="Hyperlink"/>
            <w:noProof/>
          </w:rPr>
          <w:t>Maximumgroentijden</w:t>
        </w:r>
        <w:r w:rsidR="00777D6C">
          <w:rPr>
            <w:noProof/>
            <w:webHidden/>
          </w:rPr>
          <w:tab/>
        </w:r>
        <w:r w:rsidR="00777D6C">
          <w:rPr>
            <w:noProof/>
            <w:webHidden/>
          </w:rPr>
          <w:fldChar w:fldCharType="begin"/>
        </w:r>
        <w:r w:rsidR="00777D6C">
          <w:rPr>
            <w:noProof/>
            <w:webHidden/>
          </w:rPr>
          <w:instrText xml:space="preserve"> PAGEREF _Toc520218717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2809FB4F" w14:textId="64636F99" w:rsidR="00777D6C" w:rsidRDefault="00D30750">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0218718" w:history="1">
        <w:r w:rsidR="00777D6C" w:rsidRPr="00F06361">
          <w:rPr>
            <w:rStyle w:val="Hyperlink"/>
            <w:noProof/>
          </w:rPr>
          <w:t>2.2.3</w:t>
        </w:r>
        <w:r w:rsidR="00777D6C">
          <w:rPr>
            <w:rFonts w:asciiTheme="minorHAnsi" w:eastAsiaTheme="minorEastAsia" w:hAnsiTheme="minorHAnsi" w:cstheme="minorBidi"/>
            <w:bCs w:val="0"/>
            <w:iCs w:val="0"/>
            <w:noProof/>
            <w:color w:val="auto"/>
            <w:sz w:val="22"/>
            <w:szCs w:val="22"/>
          </w:rPr>
          <w:tab/>
        </w:r>
        <w:r w:rsidR="00777D6C" w:rsidRPr="00F06361">
          <w:rPr>
            <w:rStyle w:val="Hyperlink"/>
            <w:noProof/>
          </w:rPr>
          <w:t>Optimax</w:t>
        </w:r>
        <w:r w:rsidR="00777D6C">
          <w:rPr>
            <w:noProof/>
            <w:webHidden/>
          </w:rPr>
          <w:tab/>
        </w:r>
        <w:r w:rsidR="00777D6C">
          <w:rPr>
            <w:noProof/>
            <w:webHidden/>
          </w:rPr>
          <w:fldChar w:fldCharType="begin"/>
        </w:r>
        <w:r w:rsidR="00777D6C">
          <w:rPr>
            <w:noProof/>
            <w:webHidden/>
          </w:rPr>
          <w:instrText xml:space="preserve"> PAGEREF _Toc520218718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21FADB0C" w14:textId="4986A224"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19" w:history="1">
        <w:r w:rsidR="00777D6C" w:rsidRPr="00F06361">
          <w:rPr>
            <w:rStyle w:val="Hyperlink"/>
            <w:noProof/>
          </w:rPr>
          <w:t>2.3</w:t>
        </w:r>
        <w:r w:rsidR="00777D6C">
          <w:rPr>
            <w:rFonts w:asciiTheme="minorHAnsi" w:eastAsiaTheme="minorEastAsia" w:hAnsiTheme="minorHAnsi" w:cstheme="minorBidi"/>
            <w:bCs w:val="0"/>
            <w:noProof/>
            <w:color w:val="auto"/>
            <w:sz w:val="22"/>
            <w:szCs w:val="22"/>
          </w:rPr>
          <w:tab/>
        </w:r>
        <w:r w:rsidR="00777D6C" w:rsidRPr="00F06361">
          <w:rPr>
            <w:rStyle w:val="Hyperlink"/>
            <w:noProof/>
          </w:rPr>
          <w:t>Flex</w:t>
        </w:r>
        <w:r w:rsidR="00777D6C">
          <w:rPr>
            <w:noProof/>
            <w:webHidden/>
          </w:rPr>
          <w:tab/>
        </w:r>
        <w:r w:rsidR="00777D6C">
          <w:rPr>
            <w:noProof/>
            <w:webHidden/>
          </w:rPr>
          <w:fldChar w:fldCharType="begin"/>
        </w:r>
        <w:r w:rsidR="00777D6C">
          <w:rPr>
            <w:noProof/>
            <w:webHidden/>
          </w:rPr>
          <w:instrText xml:space="preserve"> PAGEREF _Toc520218719 \h </w:instrText>
        </w:r>
        <w:r w:rsidR="00777D6C">
          <w:rPr>
            <w:noProof/>
            <w:webHidden/>
          </w:rPr>
        </w:r>
        <w:r w:rsidR="00777D6C">
          <w:rPr>
            <w:noProof/>
            <w:webHidden/>
          </w:rPr>
          <w:fldChar w:fldCharType="separate"/>
        </w:r>
        <w:r w:rsidR="00777D6C">
          <w:rPr>
            <w:noProof/>
            <w:webHidden/>
          </w:rPr>
          <w:t>5</w:t>
        </w:r>
        <w:r w:rsidR="00777D6C">
          <w:rPr>
            <w:noProof/>
            <w:webHidden/>
          </w:rPr>
          <w:fldChar w:fldCharType="end"/>
        </w:r>
      </w:hyperlink>
    </w:p>
    <w:p w14:paraId="2FB21611" w14:textId="3460EF7E"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0" w:history="1">
        <w:r w:rsidR="00777D6C" w:rsidRPr="00F06361">
          <w:rPr>
            <w:rStyle w:val="Hyperlink"/>
            <w:noProof/>
          </w:rPr>
          <w:t>2.4</w:t>
        </w:r>
        <w:r w:rsidR="00777D6C">
          <w:rPr>
            <w:rFonts w:asciiTheme="minorHAnsi" w:eastAsiaTheme="minorEastAsia" w:hAnsiTheme="minorHAnsi" w:cstheme="minorBidi"/>
            <w:bCs w:val="0"/>
            <w:noProof/>
            <w:color w:val="auto"/>
            <w:sz w:val="22"/>
            <w:szCs w:val="22"/>
          </w:rPr>
          <w:tab/>
        </w:r>
        <w:r w:rsidR="00777D6C" w:rsidRPr="00F06361">
          <w:rPr>
            <w:rStyle w:val="Hyperlink"/>
            <w:noProof/>
          </w:rPr>
          <w:t>Halfstar programma algemeen</w:t>
        </w:r>
        <w:r w:rsidR="00777D6C">
          <w:rPr>
            <w:noProof/>
            <w:webHidden/>
          </w:rPr>
          <w:tab/>
        </w:r>
        <w:r w:rsidR="00777D6C">
          <w:rPr>
            <w:noProof/>
            <w:webHidden/>
          </w:rPr>
          <w:fldChar w:fldCharType="begin"/>
        </w:r>
        <w:r w:rsidR="00777D6C">
          <w:rPr>
            <w:noProof/>
            <w:webHidden/>
          </w:rPr>
          <w:instrText xml:space="preserve"> PAGEREF _Toc520218720 \h </w:instrText>
        </w:r>
        <w:r w:rsidR="00777D6C">
          <w:rPr>
            <w:noProof/>
            <w:webHidden/>
          </w:rPr>
        </w:r>
        <w:r w:rsidR="00777D6C">
          <w:rPr>
            <w:noProof/>
            <w:webHidden/>
          </w:rPr>
          <w:fldChar w:fldCharType="separate"/>
        </w:r>
        <w:r w:rsidR="00777D6C">
          <w:rPr>
            <w:noProof/>
            <w:webHidden/>
          </w:rPr>
          <w:t>6</w:t>
        </w:r>
        <w:r w:rsidR="00777D6C">
          <w:rPr>
            <w:noProof/>
            <w:webHidden/>
          </w:rPr>
          <w:fldChar w:fldCharType="end"/>
        </w:r>
      </w:hyperlink>
    </w:p>
    <w:p w14:paraId="5E055CEF" w14:textId="01F5B308"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1" w:history="1">
        <w:r w:rsidR="00777D6C" w:rsidRPr="00F06361">
          <w:rPr>
            <w:rStyle w:val="Hyperlink"/>
            <w:noProof/>
          </w:rPr>
          <w:t>2.5</w:t>
        </w:r>
        <w:r w:rsidR="00777D6C">
          <w:rPr>
            <w:rFonts w:asciiTheme="minorHAnsi" w:eastAsiaTheme="minorEastAsia" w:hAnsiTheme="minorHAnsi" w:cstheme="minorBidi"/>
            <w:bCs w:val="0"/>
            <w:noProof/>
            <w:color w:val="auto"/>
            <w:sz w:val="22"/>
            <w:szCs w:val="22"/>
          </w:rPr>
          <w:tab/>
        </w:r>
        <w:r w:rsidR="00777D6C" w:rsidRPr="00F06361">
          <w:rPr>
            <w:rStyle w:val="Hyperlink"/>
            <w:noProof/>
          </w:rPr>
          <w:t>Halfstar programma speciaal</w:t>
        </w:r>
        <w:r w:rsidR="00777D6C">
          <w:rPr>
            <w:noProof/>
            <w:webHidden/>
          </w:rPr>
          <w:tab/>
        </w:r>
        <w:r w:rsidR="00777D6C">
          <w:rPr>
            <w:noProof/>
            <w:webHidden/>
          </w:rPr>
          <w:fldChar w:fldCharType="begin"/>
        </w:r>
        <w:r w:rsidR="00777D6C">
          <w:rPr>
            <w:noProof/>
            <w:webHidden/>
          </w:rPr>
          <w:instrText xml:space="preserve"> PAGEREF _Toc520218721 \h </w:instrText>
        </w:r>
        <w:r w:rsidR="00777D6C">
          <w:rPr>
            <w:noProof/>
            <w:webHidden/>
          </w:rPr>
        </w:r>
        <w:r w:rsidR="00777D6C">
          <w:rPr>
            <w:noProof/>
            <w:webHidden/>
          </w:rPr>
          <w:fldChar w:fldCharType="separate"/>
        </w:r>
        <w:r w:rsidR="00777D6C">
          <w:rPr>
            <w:noProof/>
            <w:webHidden/>
          </w:rPr>
          <w:t>6</w:t>
        </w:r>
        <w:r w:rsidR="00777D6C">
          <w:rPr>
            <w:noProof/>
            <w:webHidden/>
          </w:rPr>
          <w:fldChar w:fldCharType="end"/>
        </w:r>
      </w:hyperlink>
    </w:p>
    <w:p w14:paraId="0ECB1B59" w14:textId="704BED22"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22" w:history="1">
        <w:r w:rsidR="00777D6C" w:rsidRPr="00F06361">
          <w:rPr>
            <w:rStyle w:val="Hyperlink"/>
            <w:noProof/>
          </w:rPr>
          <w:t>3</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Signaalgroepinstellingen</w:t>
        </w:r>
        <w:r w:rsidR="00777D6C">
          <w:rPr>
            <w:noProof/>
            <w:webHidden/>
          </w:rPr>
          <w:tab/>
        </w:r>
        <w:r w:rsidR="00777D6C">
          <w:rPr>
            <w:noProof/>
            <w:webHidden/>
          </w:rPr>
          <w:fldChar w:fldCharType="begin"/>
        </w:r>
        <w:r w:rsidR="00777D6C">
          <w:rPr>
            <w:noProof/>
            <w:webHidden/>
          </w:rPr>
          <w:instrText xml:space="preserve"> PAGEREF _Toc520218722 \h </w:instrText>
        </w:r>
        <w:r w:rsidR="00777D6C">
          <w:rPr>
            <w:noProof/>
            <w:webHidden/>
          </w:rPr>
        </w:r>
        <w:r w:rsidR="00777D6C">
          <w:rPr>
            <w:noProof/>
            <w:webHidden/>
          </w:rPr>
          <w:fldChar w:fldCharType="separate"/>
        </w:r>
        <w:r w:rsidR="00777D6C">
          <w:rPr>
            <w:noProof/>
            <w:webHidden/>
          </w:rPr>
          <w:t>7</w:t>
        </w:r>
        <w:r w:rsidR="00777D6C">
          <w:rPr>
            <w:noProof/>
            <w:webHidden/>
          </w:rPr>
          <w:fldChar w:fldCharType="end"/>
        </w:r>
      </w:hyperlink>
    </w:p>
    <w:p w14:paraId="20E4F150" w14:textId="32E0345A"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3" w:history="1">
        <w:r w:rsidR="00777D6C" w:rsidRPr="00F06361">
          <w:rPr>
            <w:rStyle w:val="Hyperlink"/>
            <w:noProof/>
          </w:rPr>
          <w:t>3.1</w:t>
        </w:r>
        <w:r w:rsidR="00777D6C">
          <w:rPr>
            <w:rFonts w:asciiTheme="minorHAnsi" w:eastAsiaTheme="minorEastAsia" w:hAnsiTheme="minorHAnsi" w:cstheme="minorBidi"/>
            <w:bCs w:val="0"/>
            <w:noProof/>
            <w:color w:val="auto"/>
            <w:sz w:val="22"/>
            <w:szCs w:val="22"/>
          </w:rPr>
          <w:tab/>
        </w:r>
        <w:r w:rsidR="00777D6C" w:rsidRPr="00F06361">
          <w:rPr>
            <w:rStyle w:val="Hyperlink"/>
            <w:noProof/>
          </w:rPr>
          <w:t>Wachtstand</w:t>
        </w:r>
        <w:r w:rsidR="00777D6C">
          <w:rPr>
            <w:noProof/>
            <w:webHidden/>
          </w:rPr>
          <w:tab/>
        </w:r>
        <w:r w:rsidR="00777D6C">
          <w:rPr>
            <w:noProof/>
            <w:webHidden/>
          </w:rPr>
          <w:fldChar w:fldCharType="begin"/>
        </w:r>
        <w:r w:rsidR="00777D6C">
          <w:rPr>
            <w:noProof/>
            <w:webHidden/>
          </w:rPr>
          <w:instrText xml:space="preserve"> PAGEREF _Toc520218723 \h </w:instrText>
        </w:r>
        <w:r w:rsidR="00777D6C">
          <w:rPr>
            <w:noProof/>
            <w:webHidden/>
          </w:rPr>
        </w:r>
        <w:r w:rsidR="00777D6C">
          <w:rPr>
            <w:noProof/>
            <w:webHidden/>
          </w:rPr>
          <w:fldChar w:fldCharType="separate"/>
        </w:r>
        <w:r w:rsidR="00777D6C">
          <w:rPr>
            <w:noProof/>
            <w:webHidden/>
          </w:rPr>
          <w:t>7</w:t>
        </w:r>
        <w:r w:rsidR="00777D6C">
          <w:rPr>
            <w:noProof/>
            <w:webHidden/>
          </w:rPr>
          <w:fldChar w:fldCharType="end"/>
        </w:r>
      </w:hyperlink>
    </w:p>
    <w:p w14:paraId="0A0A4496" w14:textId="3A0ED11B"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4" w:history="1">
        <w:r w:rsidR="00777D6C" w:rsidRPr="00F06361">
          <w:rPr>
            <w:rStyle w:val="Hyperlink"/>
            <w:noProof/>
          </w:rPr>
          <w:t>3.2</w:t>
        </w:r>
        <w:r w:rsidR="00777D6C">
          <w:rPr>
            <w:rFonts w:asciiTheme="minorHAnsi" w:eastAsiaTheme="minorEastAsia" w:hAnsiTheme="minorHAnsi" w:cstheme="minorBidi"/>
            <w:bCs w:val="0"/>
            <w:noProof/>
            <w:color w:val="auto"/>
            <w:sz w:val="22"/>
            <w:szCs w:val="22"/>
          </w:rPr>
          <w:tab/>
        </w:r>
        <w:r w:rsidR="00777D6C" w:rsidRPr="00F06361">
          <w:rPr>
            <w:rStyle w:val="Hyperlink"/>
            <w:noProof/>
          </w:rPr>
          <w:t>Vastgroentijden</w:t>
        </w:r>
        <w:r w:rsidR="00777D6C">
          <w:rPr>
            <w:noProof/>
            <w:webHidden/>
          </w:rPr>
          <w:tab/>
        </w:r>
        <w:r w:rsidR="00777D6C">
          <w:rPr>
            <w:noProof/>
            <w:webHidden/>
          </w:rPr>
          <w:fldChar w:fldCharType="begin"/>
        </w:r>
        <w:r w:rsidR="00777D6C">
          <w:rPr>
            <w:noProof/>
            <w:webHidden/>
          </w:rPr>
          <w:instrText xml:space="preserve"> PAGEREF _Toc520218724 \h </w:instrText>
        </w:r>
        <w:r w:rsidR="00777D6C">
          <w:rPr>
            <w:noProof/>
            <w:webHidden/>
          </w:rPr>
        </w:r>
        <w:r w:rsidR="00777D6C">
          <w:rPr>
            <w:noProof/>
            <w:webHidden/>
          </w:rPr>
          <w:fldChar w:fldCharType="separate"/>
        </w:r>
        <w:r w:rsidR="00777D6C">
          <w:rPr>
            <w:noProof/>
            <w:webHidden/>
          </w:rPr>
          <w:t>7</w:t>
        </w:r>
        <w:r w:rsidR="00777D6C">
          <w:rPr>
            <w:noProof/>
            <w:webHidden/>
          </w:rPr>
          <w:fldChar w:fldCharType="end"/>
        </w:r>
      </w:hyperlink>
    </w:p>
    <w:p w14:paraId="46F5DCA6" w14:textId="332421EF"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5" w:history="1">
        <w:r w:rsidR="00777D6C" w:rsidRPr="00F06361">
          <w:rPr>
            <w:rStyle w:val="Hyperlink"/>
            <w:noProof/>
          </w:rPr>
          <w:t>3.3</w:t>
        </w:r>
        <w:r w:rsidR="00777D6C">
          <w:rPr>
            <w:rFonts w:asciiTheme="minorHAnsi" w:eastAsiaTheme="minorEastAsia" w:hAnsiTheme="minorHAnsi" w:cstheme="minorBidi"/>
            <w:bCs w:val="0"/>
            <w:noProof/>
            <w:color w:val="auto"/>
            <w:sz w:val="22"/>
            <w:szCs w:val="22"/>
          </w:rPr>
          <w:tab/>
        </w:r>
        <w:r w:rsidR="00777D6C" w:rsidRPr="00F06361">
          <w:rPr>
            <w:rStyle w:val="Hyperlink"/>
            <w:noProof/>
          </w:rPr>
          <w:t>Geeltijden</w:t>
        </w:r>
        <w:r w:rsidR="00777D6C">
          <w:rPr>
            <w:noProof/>
            <w:webHidden/>
          </w:rPr>
          <w:tab/>
        </w:r>
        <w:r w:rsidR="00777D6C">
          <w:rPr>
            <w:noProof/>
            <w:webHidden/>
          </w:rPr>
          <w:fldChar w:fldCharType="begin"/>
        </w:r>
        <w:r w:rsidR="00777D6C">
          <w:rPr>
            <w:noProof/>
            <w:webHidden/>
          </w:rPr>
          <w:instrText xml:space="preserve"> PAGEREF _Toc520218725 \h </w:instrText>
        </w:r>
        <w:r w:rsidR="00777D6C">
          <w:rPr>
            <w:noProof/>
            <w:webHidden/>
          </w:rPr>
        </w:r>
        <w:r w:rsidR="00777D6C">
          <w:rPr>
            <w:noProof/>
            <w:webHidden/>
          </w:rPr>
          <w:fldChar w:fldCharType="separate"/>
        </w:r>
        <w:r w:rsidR="00777D6C">
          <w:rPr>
            <w:noProof/>
            <w:webHidden/>
          </w:rPr>
          <w:t>7</w:t>
        </w:r>
        <w:r w:rsidR="00777D6C">
          <w:rPr>
            <w:noProof/>
            <w:webHidden/>
          </w:rPr>
          <w:fldChar w:fldCharType="end"/>
        </w:r>
      </w:hyperlink>
    </w:p>
    <w:p w14:paraId="611EA1F2" w14:textId="7E79B9A5"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6" w:history="1">
        <w:r w:rsidR="00777D6C" w:rsidRPr="00F06361">
          <w:rPr>
            <w:rStyle w:val="Hyperlink"/>
            <w:noProof/>
          </w:rPr>
          <w:t>3.4</w:t>
        </w:r>
        <w:r w:rsidR="00777D6C">
          <w:rPr>
            <w:rFonts w:asciiTheme="minorHAnsi" w:eastAsiaTheme="minorEastAsia" w:hAnsiTheme="minorHAnsi" w:cstheme="minorBidi"/>
            <w:bCs w:val="0"/>
            <w:noProof/>
            <w:color w:val="auto"/>
            <w:sz w:val="22"/>
            <w:szCs w:val="22"/>
          </w:rPr>
          <w:tab/>
        </w:r>
        <w:r w:rsidR="00777D6C" w:rsidRPr="00F06361">
          <w:rPr>
            <w:rStyle w:val="Hyperlink"/>
            <w:noProof/>
          </w:rPr>
          <w:t>Garantietijden</w:t>
        </w:r>
        <w:r w:rsidR="00777D6C">
          <w:rPr>
            <w:noProof/>
            <w:webHidden/>
          </w:rPr>
          <w:tab/>
        </w:r>
        <w:r w:rsidR="00777D6C">
          <w:rPr>
            <w:noProof/>
            <w:webHidden/>
          </w:rPr>
          <w:fldChar w:fldCharType="begin"/>
        </w:r>
        <w:r w:rsidR="00777D6C">
          <w:rPr>
            <w:noProof/>
            <w:webHidden/>
          </w:rPr>
          <w:instrText xml:space="preserve"> PAGEREF _Toc520218726 \h </w:instrText>
        </w:r>
        <w:r w:rsidR="00777D6C">
          <w:rPr>
            <w:noProof/>
            <w:webHidden/>
          </w:rPr>
        </w:r>
        <w:r w:rsidR="00777D6C">
          <w:rPr>
            <w:noProof/>
            <w:webHidden/>
          </w:rPr>
          <w:fldChar w:fldCharType="separate"/>
        </w:r>
        <w:r w:rsidR="00777D6C">
          <w:rPr>
            <w:noProof/>
            <w:webHidden/>
          </w:rPr>
          <w:t>7</w:t>
        </w:r>
        <w:r w:rsidR="00777D6C">
          <w:rPr>
            <w:noProof/>
            <w:webHidden/>
          </w:rPr>
          <w:fldChar w:fldCharType="end"/>
        </w:r>
      </w:hyperlink>
    </w:p>
    <w:p w14:paraId="6F37B25A" w14:textId="7FAA37F0"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7" w:history="1">
        <w:r w:rsidR="00777D6C" w:rsidRPr="00F06361">
          <w:rPr>
            <w:rStyle w:val="Hyperlink"/>
            <w:noProof/>
          </w:rPr>
          <w:t>3.5</w:t>
        </w:r>
        <w:r w:rsidR="00777D6C">
          <w:rPr>
            <w:rFonts w:asciiTheme="minorHAnsi" w:eastAsiaTheme="minorEastAsia" w:hAnsiTheme="minorHAnsi" w:cstheme="minorBidi"/>
            <w:bCs w:val="0"/>
            <w:noProof/>
            <w:color w:val="auto"/>
            <w:sz w:val="22"/>
            <w:szCs w:val="22"/>
          </w:rPr>
          <w:tab/>
        </w:r>
        <w:r w:rsidR="00777D6C" w:rsidRPr="00F06361">
          <w:rPr>
            <w:rStyle w:val="Hyperlink"/>
            <w:noProof/>
          </w:rPr>
          <w:t>Wachttijdvoorspellers en waitsignalering</w:t>
        </w:r>
        <w:r w:rsidR="00777D6C">
          <w:rPr>
            <w:noProof/>
            <w:webHidden/>
          </w:rPr>
          <w:tab/>
        </w:r>
        <w:r w:rsidR="00777D6C">
          <w:rPr>
            <w:noProof/>
            <w:webHidden/>
          </w:rPr>
          <w:fldChar w:fldCharType="begin"/>
        </w:r>
        <w:r w:rsidR="00777D6C">
          <w:rPr>
            <w:noProof/>
            <w:webHidden/>
          </w:rPr>
          <w:instrText xml:space="preserve"> PAGEREF _Toc520218727 \h </w:instrText>
        </w:r>
        <w:r w:rsidR="00777D6C">
          <w:rPr>
            <w:noProof/>
            <w:webHidden/>
          </w:rPr>
        </w:r>
        <w:r w:rsidR="00777D6C">
          <w:rPr>
            <w:noProof/>
            <w:webHidden/>
          </w:rPr>
          <w:fldChar w:fldCharType="separate"/>
        </w:r>
        <w:r w:rsidR="00777D6C">
          <w:rPr>
            <w:noProof/>
            <w:webHidden/>
          </w:rPr>
          <w:t>8</w:t>
        </w:r>
        <w:r w:rsidR="00777D6C">
          <w:rPr>
            <w:noProof/>
            <w:webHidden/>
          </w:rPr>
          <w:fldChar w:fldCharType="end"/>
        </w:r>
      </w:hyperlink>
    </w:p>
    <w:p w14:paraId="46C2270C" w14:textId="01196125"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28" w:history="1">
        <w:r w:rsidR="00777D6C" w:rsidRPr="00F06361">
          <w:rPr>
            <w:rStyle w:val="Hyperlink"/>
            <w:noProof/>
          </w:rPr>
          <w:t>3.6</w:t>
        </w:r>
        <w:r w:rsidR="00777D6C">
          <w:rPr>
            <w:rFonts w:asciiTheme="minorHAnsi" w:eastAsiaTheme="minorEastAsia" w:hAnsiTheme="minorHAnsi" w:cstheme="minorBidi"/>
            <w:bCs w:val="0"/>
            <w:noProof/>
            <w:color w:val="auto"/>
            <w:sz w:val="22"/>
            <w:szCs w:val="22"/>
          </w:rPr>
          <w:tab/>
        </w:r>
        <w:r w:rsidR="00777D6C" w:rsidRPr="00F06361">
          <w:rPr>
            <w:rStyle w:val="Hyperlink"/>
            <w:noProof/>
          </w:rPr>
          <w:t>Rateltikkers</w:t>
        </w:r>
        <w:r w:rsidR="00777D6C">
          <w:rPr>
            <w:noProof/>
            <w:webHidden/>
          </w:rPr>
          <w:tab/>
        </w:r>
        <w:r w:rsidR="00777D6C">
          <w:rPr>
            <w:noProof/>
            <w:webHidden/>
          </w:rPr>
          <w:fldChar w:fldCharType="begin"/>
        </w:r>
        <w:r w:rsidR="00777D6C">
          <w:rPr>
            <w:noProof/>
            <w:webHidden/>
          </w:rPr>
          <w:instrText xml:space="preserve"> PAGEREF _Toc520218728 \h </w:instrText>
        </w:r>
        <w:r w:rsidR="00777D6C">
          <w:rPr>
            <w:noProof/>
            <w:webHidden/>
          </w:rPr>
        </w:r>
        <w:r w:rsidR="00777D6C">
          <w:rPr>
            <w:noProof/>
            <w:webHidden/>
          </w:rPr>
          <w:fldChar w:fldCharType="separate"/>
        </w:r>
        <w:r w:rsidR="00777D6C">
          <w:rPr>
            <w:noProof/>
            <w:webHidden/>
          </w:rPr>
          <w:t>8</w:t>
        </w:r>
        <w:r w:rsidR="00777D6C">
          <w:rPr>
            <w:noProof/>
            <w:webHidden/>
          </w:rPr>
          <w:fldChar w:fldCharType="end"/>
        </w:r>
      </w:hyperlink>
    </w:p>
    <w:p w14:paraId="2160D70C" w14:textId="48A54F94"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29" w:history="1">
        <w:r w:rsidR="00777D6C" w:rsidRPr="00F06361">
          <w:rPr>
            <w:rStyle w:val="Hyperlink"/>
            <w:noProof/>
          </w:rPr>
          <w:t>4</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Signaalgroepinteracties</w:t>
        </w:r>
        <w:r w:rsidR="00777D6C">
          <w:rPr>
            <w:noProof/>
            <w:webHidden/>
          </w:rPr>
          <w:tab/>
        </w:r>
        <w:r w:rsidR="00777D6C">
          <w:rPr>
            <w:noProof/>
            <w:webHidden/>
          </w:rPr>
          <w:fldChar w:fldCharType="begin"/>
        </w:r>
        <w:r w:rsidR="00777D6C">
          <w:rPr>
            <w:noProof/>
            <w:webHidden/>
          </w:rPr>
          <w:instrText xml:space="preserve"> PAGEREF _Toc520218729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1B26991D" w14:textId="251F3D14"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0" w:history="1">
        <w:r w:rsidR="00777D6C" w:rsidRPr="00F06361">
          <w:rPr>
            <w:rStyle w:val="Hyperlink"/>
            <w:noProof/>
          </w:rPr>
          <w:t>4.1</w:t>
        </w:r>
        <w:r w:rsidR="00777D6C">
          <w:rPr>
            <w:rFonts w:asciiTheme="minorHAnsi" w:eastAsiaTheme="minorEastAsia" w:hAnsiTheme="minorHAnsi" w:cstheme="minorBidi"/>
            <w:bCs w:val="0"/>
            <w:noProof/>
            <w:color w:val="auto"/>
            <w:sz w:val="22"/>
            <w:szCs w:val="22"/>
          </w:rPr>
          <w:tab/>
        </w:r>
        <w:r w:rsidR="00777D6C" w:rsidRPr="00F06361">
          <w:rPr>
            <w:rStyle w:val="Hyperlink"/>
            <w:noProof/>
          </w:rPr>
          <w:t>Deelconflicten</w:t>
        </w:r>
        <w:r w:rsidR="00777D6C">
          <w:rPr>
            <w:noProof/>
            <w:webHidden/>
          </w:rPr>
          <w:tab/>
        </w:r>
        <w:r w:rsidR="00777D6C">
          <w:rPr>
            <w:noProof/>
            <w:webHidden/>
          </w:rPr>
          <w:fldChar w:fldCharType="begin"/>
        </w:r>
        <w:r w:rsidR="00777D6C">
          <w:rPr>
            <w:noProof/>
            <w:webHidden/>
          </w:rPr>
          <w:instrText xml:space="preserve"> PAGEREF _Toc520218730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32CCB864" w14:textId="6D710B71"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1" w:history="1">
        <w:r w:rsidR="00777D6C" w:rsidRPr="00F06361">
          <w:rPr>
            <w:rStyle w:val="Hyperlink"/>
            <w:noProof/>
          </w:rPr>
          <w:t>4.2</w:t>
        </w:r>
        <w:r w:rsidR="00777D6C">
          <w:rPr>
            <w:rFonts w:asciiTheme="minorHAnsi" w:eastAsiaTheme="minorEastAsia" w:hAnsiTheme="minorHAnsi" w:cstheme="minorBidi"/>
            <w:bCs w:val="0"/>
            <w:noProof/>
            <w:color w:val="auto"/>
            <w:sz w:val="22"/>
            <w:szCs w:val="22"/>
          </w:rPr>
          <w:tab/>
        </w:r>
        <w:r w:rsidR="00777D6C" w:rsidRPr="00F06361">
          <w:rPr>
            <w:rStyle w:val="Hyperlink"/>
            <w:noProof/>
          </w:rPr>
          <w:t>Fiets- en voetgangersoversteekplaatsen</w:t>
        </w:r>
        <w:r w:rsidR="00777D6C">
          <w:rPr>
            <w:noProof/>
            <w:webHidden/>
          </w:rPr>
          <w:tab/>
        </w:r>
        <w:r w:rsidR="00777D6C">
          <w:rPr>
            <w:noProof/>
            <w:webHidden/>
          </w:rPr>
          <w:fldChar w:fldCharType="begin"/>
        </w:r>
        <w:r w:rsidR="00777D6C">
          <w:rPr>
            <w:noProof/>
            <w:webHidden/>
          </w:rPr>
          <w:instrText xml:space="preserve"> PAGEREF _Toc520218731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72CA9969" w14:textId="2C4BF38C"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2" w:history="1">
        <w:r w:rsidR="00777D6C" w:rsidRPr="00F06361">
          <w:rPr>
            <w:rStyle w:val="Hyperlink"/>
            <w:noProof/>
          </w:rPr>
          <w:t>4.3</w:t>
        </w:r>
        <w:r w:rsidR="00777D6C">
          <w:rPr>
            <w:rFonts w:asciiTheme="minorHAnsi" w:eastAsiaTheme="minorEastAsia" w:hAnsiTheme="minorHAnsi" w:cstheme="minorBidi"/>
            <w:bCs w:val="0"/>
            <w:noProof/>
            <w:color w:val="auto"/>
            <w:sz w:val="22"/>
            <w:szCs w:val="22"/>
          </w:rPr>
          <w:tab/>
        </w:r>
        <w:r w:rsidR="00777D6C" w:rsidRPr="00F06361">
          <w:rPr>
            <w:rStyle w:val="Hyperlink"/>
            <w:noProof/>
          </w:rPr>
          <w:t>Meerealisaties</w:t>
        </w:r>
        <w:r w:rsidR="00777D6C">
          <w:rPr>
            <w:noProof/>
            <w:webHidden/>
          </w:rPr>
          <w:tab/>
        </w:r>
        <w:r w:rsidR="00777D6C">
          <w:rPr>
            <w:noProof/>
            <w:webHidden/>
          </w:rPr>
          <w:fldChar w:fldCharType="begin"/>
        </w:r>
        <w:r w:rsidR="00777D6C">
          <w:rPr>
            <w:noProof/>
            <w:webHidden/>
          </w:rPr>
          <w:instrText xml:space="preserve"> PAGEREF _Toc520218732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616C3D1D" w14:textId="091E490C"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3" w:history="1">
        <w:r w:rsidR="00777D6C" w:rsidRPr="00F06361">
          <w:rPr>
            <w:rStyle w:val="Hyperlink"/>
            <w:noProof/>
          </w:rPr>
          <w:t>4.4</w:t>
        </w:r>
        <w:r w:rsidR="00777D6C">
          <w:rPr>
            <w:rFonts w:asciiTheme="minorHAnsi" w:eastAsiaTheme="minorEastAsia" w:hAnsiTheme="minorHAnsi" w:cstheme="minorBidi"/>
            <w:bCs w:val="0"/>
            <w:noProof/>
            <w:color w:val="auto"/>
            <w:sz w:val="22"/>
            <w:szCs w:val="22"/>
          </w:rPr>
          <w:tab/>
        </w:r>
        <w:r w:rsidR="00777D6C" w:rsidRPr="00F06361">
          <w:rPr>
            <w:rStyle w:val="Hyperlink"/>
            <w:noProof/>
          </w:rPr>
          <w:t>Gelijk- en voorstarts</w:t>
        </w:r>
        <w:r w:rsidR="00777D6C">
          <w:rPr>
            <w:noProof/>
            <w:webHidden/>
          </w:rPr>
          <w:tab/>
        </w:r>
        <w:r w:rsidR="00777D6C">
          <w:rPr>
            <w:noProof/>
            <w:webHidden/>
          </w:rPr>
          <w:fldChar w:fldCharType="begin"/>
        </w:r>
        <w:r w:rsidR="00777D6C">
          <w:rPr>
            <w:noProof/>
            <w:webHidden/>
          </w:rPr>
          <w:instrText xml:space="preserve"> PAGEREF _Toc520218733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10717800" w14:textId="3E5B467A"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4" w:history="1">
        <w:r w:rsidR="00777D6C" w:rsidRPr="00F06361">
          <w:rPr>
            <w:rStyle w:val="Hyperlink"/>
            <w:noProof/>
          </w:rPr>
          <w:t>4.5</w:t>
        </w:r>
        <w:r w:rsidR="00777D6C">
          <w:rPr>
            <w:rFonts w:asciiTheme="minorHAnsi" w:eastAsiaTheme="minorEastAsia" w:hAnsiTheme="minorHAnsi" w:cstheme="minorBidi"/>
            <w:bCs w:val="0"/>
            <w:noProof/>
            <w:color w:val="auto"/>
            <w:sz w:val="22"/>
            <w:szCs w:val="22"/>
          </w:rPr>
          <w:tab/>
        </w:r>
        <w:r w:rsidR="00777D6C" w:rsidRPr="00F06361">
          <w:rPr>
            <w:rStyle w:val="Hyperlink"/>
            <w:noProof/>
          </w:rPr>
          <w:t>Meeverlengen</w:t>
        </w:r>
        <w:r w:rsidR="00777D6C">
          <w:rPr>
            <w:noProof/>
            <w:webHidden/>
          </w:rPr>
          <w:tab/>
        </w:r>
        <w:r w:rsidR="00777D6C">
          <w:rPr>
            <w:noProof/>
            <w:webHidden/>
          </w:rPr>
          <w:fldChar w:fldCharType="begin"/>
        </w:r>
        <w:r w:rsidR="00777D6C">
          <w:rPr>
            <w:noProof/>
            <w:webHidden/>
          </w:rPr>
          <w:instrText xml:space="preserve"> PAGEREF _Toc520218734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6C155224" w14:textId="5BB65A87"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5" w:history="1">
        <w:r w:rsidR="00777D6C" w:rsidRPr="00F06361">
          <w:rPr>
            <w:rStyle w:val="Hyperlink"/>
            <w:noProof/>
          </w:rPr>
          <w:t>4.6</w:t>
        </w:r>
        <w:r w:rsidR="00777D6C">
          <w:rPr>
            <w:rFonts w:asciiTheme="minorHAnsi" w:eastAsiaTheme="minorEastAsia" w:hAnsiTheme="minorHAnsi" w:cstheme="minorBidi"/>
            <w:bCs w:val="0"/>
            <w:noProof/>
            <w:color w:val="auto"/>
            <w:sz w:val="22"/>
            <w:szCs w:val="22"/>
          </w:rPr>
          <w:tab/>
        </w:r>
        <w:r w:rsidR="00777D6C" w:rsidRPr="00F06361">
          <w:rPr>
            <w:rStyle w:val="Hyperlink"/>
            <w:noProof/>
          </w:rPr>
          <w:t>Ontruimingstijden</w:t>
        </w:r>
        <w:r w:rsidR="00777D6C">
          <w:rPr>
            <w:noProof/>
            <w:webHidden/>
          </w:rPr>
          <w:tab/>
        </w:r>
        <w:r w:rsidR="00777D6C">
          <w:rPr>
            <w:noProof/>
            <w:webHidden/>
          </w:rPr>
          <w:fldChar w:fldCharType="begin"/>
        </w:r>
        <w:r w:rsidR="00777D6C">
          <w:rPr>
            <w:noProof/>
            <w:webHidden/>
          </w:rPr>
          <w:instrText xml:space="preserve"> PAGEREF _Toc520218735 \h </w:instrText>
        </w:r>
        <w:r w:rsidR="00777D6C">
          <w:rPr>
            <w:noProof/>
            <w:webHidden/>
          </w:rPr>
        </w:r>
        <w:r w:rsidR="00777D6C">
          <w:rPr>
            <w:noProof/>
            <w:webHidden/>
          </w:rPr>
          <w:fldChar w:fldCharType="separate"/>
        </w:r>
        <w:r w:rsidR="00777D6C">
          <w:rPr>
            <w:noProof/>
            <w:webHidden/>
          </w:rPr>
          <w:t>9</w:t>
        </w:r>
        <w:r w:rsidR="00777D6C">
          <w:rPr>
            <w:noProof/>
            <w:webHidden/>
          </w:rPr>
          <w:fldChar w:fldCharType="end"/>
        </w:r>
      </w:hyperlink>
    </w:p>
    <w:p w14:paraId="08FD2D7C" w14:textId="4FD11A07"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6" w:history="1">
        <w:r w:rsidR="00777D6C" w:rsidRPr="00F06361">
          <w:rPr>
            <w:rStyle w:val="Hyperlink"/>
            <w:noProof/>
          </w:rPr>
          <w:t>4.7</w:t>
        </w:r>
        <w:r w:rsidR="00777D6C">
          <w:rPr>
            <w:rFonts w:asciiTheme="minorHAnsi" w:eastAsiaTheme="minorEastAsia" w:hAnsiTheme="minorHAnsi" w:cstheme="minorBidi"/>
            <w:bCs w:val="0"/>
            <w:noProof/>
            <w:color w:val="auto"/>
            <w:sz w:val="22"/>
            <w:szCs w:val="22"/>
          </w:rPr>
          <w:tab/>
        </w:r>
        <w:r w:rsidR="00777D6C" w:rsidRPr="00F06361">
          <w:rPr>
            <w:rStyle w:val="Hyperlink"/>
            <w:noProof/>
          </w:rPr>
          <w:t>Koppelingen (voetgangers, harde koppelingen, pelotonkoppelingen)</w:t>
        </w:r>
        <w:r w:rsidR="00777D6C">
          <w:rPr>
            <w:noProof/>
            <w:webHidden/>
          </w:rPr>
          <w:tab/>
        </w:r>
        <w:r w:rsidR="00777D6C">
          <w:rPr>
            <w:noProof/>
            <w:webHidden/>
          </w:rPr>
          <w:fldChar w:fldCharType="begin"/>
        </w:r>
        <w:r w:rsidR="00777D6C">
          <w:rPr>
            <w:noProof/>
            <w:webHidden/>
          </w:rPr>
          <w:instrText xml:space="preserve"> PAGEREF _Toc520218736 \h </w:instrText>
        </w:r>
        <w:r w:rsidR="00777D6C">
          <w:rPr>
            <w:noProof/>
            <w:webHidden/>
          </w:rPr>
        </w:r>
        <w:r w:rsidR="00777D6C">
          <w:rPr>
            <w:noProof/>
            <w:webHidden/>
          </w:rPr>
          <w:fldChar w:fldCharType="separate"/>
        </w:r>
        <w:r w:rsidR="00777D6C">
          <w:rPr>
            <w:noProof/>
            <w:webHidden/>
          </w:rPr>
          <w:t>10</w:t>
        </w:r>
        <w:r w:rsidR="00777D6C">
          <w:rPr>
            <w:noProof/>
            <w:webHidden/>
          </w:rPr>
          <w:fldChar w:fldCharType="end"/>
        </w:r>
      </w:hyperlink>
    </w:p>
    <w:p w14:paraId="73C6B201" w14:textId="60FC7454"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37" w:history="1">
        <w:r w:rsidR="00777D6C" w:rsidRPr="00F06361">
          <w:rPr>
            <w:rStyle w:val="Hyperlink"/>
            <w:noProof/>
          </w:rPr>
          <w:t>5</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Detectorinstellingen</w:t>
        </w:r>
        <w:r w:rsidR="00777D6C">
          <w:rPr>
            <w:noProof/>
            <w:webHidden/>
          </w:rPr>
          <w:tab/>
        </w:r>
        <w:r w:rsidR="00777D6C">
          <w:rPr>
            <w:noProof/>
            <w:webHidden/>
          </w:rPr>
          <w:fldChar w:fldCharType="begin"/>
        </w:r>
        <w:r w:rsidR="00777D6C">
          <w:rPr>
            <w:noProof/>
            <w:webHidden/>
          </w:rPr>
          <w:instrText xml:space="preserve"> PAGEREF _Toc520218737 \h </w:instrText>
        </w:r>
        <w:r w:rsidR="00777D6C">
          <w:rPr>
            <w:noProof/>
            <w:webHidden/>
          </w:rPr>
        </w:r>
        <w:r w:rsidR="00777D6C">
          <w:rPr>
            <w:noProof/>
            <w:webHidden/>
          </w:rPr>
          <w:fldChar w:fldCharType="separate"/>
        </w:r>
        <w:r w:rsidR="00777D6C">
          <w:rPr>
            <w:noProof/>
            <w:webHidden/>
          </w:rPr>
          <w:t>12</w:t>
        </w:r>
        <w:r w:rsidR="00777D6C">
          <w:rPr>
            <w:noProof/>
            <w:webHidden/>
          </w:rPr>
          <w:fldChar w:fldCharType="end"/>
        </w:r>
      </w:hyperlink>
    </w:p>
    <w:p w14:paraId="28A7C6E7" w14:textId="61ADF747"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38" w:history="1">
        <w:r w:rsidR="00777D6C" w:rsidRPr="00F06361">
          <w:rPr>
            <w:rStyle w:val="Hyperlink"/>
            <w:noProof/>
          </w:rPr>
          <w:t>6</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Prioriteren</w:t>
        </w:r>
        <w:r w:rsidR="00777D6C">
          <w:rPr>
            <w:noProof/>
            <w:webHidden/>
          </w:rPr>
          <w:tab/>
        </w:r>
        <w:r w:rsidR="00777D6C">
          <w:rPr>
            <w:noProof/>
            <w:webHidden/>
          </w:rPr>
          <w:fldChar w:fldCharType="begin"/>
        </w:r>
        <w:r w:rsidR="00777D6C">
          <w:rPr>
            <w:noProof/>
            <w:webHidden/>
          </w:rPr>
          <w:instrText xml:space="preserve"> PAGEREF _Toc520218738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47864D2E" w14:textId="17164808"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39" w:history="1">
        <w:r w:rsidR="00777D6C" w:rsidRPr="00F06361">
          <w:rPr>
            <w:rStyle w:val="Hyperlink"/>
            <w:noProof/>
          </w:rPr>
          <w:t>6.1</w:t>
        </w:r>
        <w:r w:rsidR="00777D6C">
          <w:rPr>
            <w:rFonts w:asciiTheme="minorHAnsi" w:eastAsiaTheme="minorEastAsia" w:hAnsiTheme="minorHAnsi" w:cstheme="minorBidi"/>
            <w:bCs w:val="0"/>
            <w:noProof/>
            <w:color w:val="auto"/>
            <w:sz w:val="22"/>
            <w:szCs w:val="22"/>
          </w:rPr>
          <w:tab/>
        </w:r>
        <w:r w:rsidR="00777D6C" w:rsidRPr="00F06361">
          <w:rPr>
            <w:rStyle w:val="Hyperlink"/>
            <w:noProof/>
          </w:rPr>
          <w:t>OV- en HD-ingrepen</w:t>
        </w:r>
        <w:r w:rsidR="00777D6C">
          <w:rPr>
            <w:noProof/>
            <w:webHidden/>
          </w:rPr>
          <w:tab/>
        </w:r>
        <w:r w:rsidR="00777D6C">
          <w:rPr>
            <w:noProof/>
            <w:webHidden/>
          </w:rPr>
          <w:fldChar w:fldCharType="begin"/>
        </w:r>
        <w:r w:rsidR="00777D6C">
          <w:rPr>
            <w:noProof/>
            <w:webHidden/>
          </w:rPr>
          <w:instrText xml:space="preserve"> PAGEREF _Toc520218739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064BBF92" w14:textId="4BC47EF1"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0" w:history="1">
        <w:r w:rsidR="00777D6C" w:rsidRPr="00F06361">
          <w:rPr>
            <w:rStyle w:val="Hyperlink"/>
            <w:noProof/>
          </w:rPr>
          <w:t>6.2</w:t>
        </w:r>
        <w:r w:rsidR="00777D6C">
          <w:rPr>
            <w:rFonts w:asciiTheme="minorHAnsi" w:eastAsiaTheme="minorEastAsia" w:hAnsiTheme="minorHAnsi" w:cstheme="minorBidi"/>
            <w:bCs w:val="0"/>
            <w:noProof/>
            <w:color w:val="auto"/>
            <w:sz w:val="22"/>
            <w:szCs w:val="22"/>
          </w:rPr>
          <w:tab/>
        </w:r>
        <w:r w:rsidR="00777D6C" w:rsidRPr="00F06361">
          <w:rPr>
            <w:rStyle w:val="Hyperlink"/>
            <w:noProof/>
          </w:rPr>
          <w:t>Fietspelotons (FCD)</w:t>
        </w:r>
        <w:r w:rsidR="00777D6C">
          <w:rPr>
            <w:noProof/>
            <w:webHidden/>
          </w:rPr>
          <w:tab/>
        </w:r>
        <w:r w:rsidR="00777D6C">
          <w:rPr>
            <w:noProof/>
            <w:webHidden/>
          </w:rPr>
          <w:fldChar w:fldCharType="begin"/>
        </w:r>
        <w:r w:rsidR="00777D6C">
          <w:rPr>
            <w:noProof/>
            <w:webHidden/>
          </w:rPr>
          <w:instrText xml:space="preserve"> PAGEREF _Toc520218740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2301000F" w14:textId="2EAAAF86"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1" w:history="1">
        <w:r w:rsidR="00777D6C" w:rsidRPr="00F06361">
          <w:rPr>
            <w:rStyle w:val="Hyperlink"/>
            <w:noProof/>
          </w:rPr>
          <w:t>6.3</w:t>
        </w:r>
        <w:r w:rsidR="00777D6C">
          <w:rPr>
            <w:rFonts w:asciiTheme="minorHAnsi" w:eastAsiaTheme="minorEastAsia" w:hAnsiTheme="minorHAnsi" w:cstheme="minorBidi"/>
            <w:bCs w:val="0"/>
            <w:noProof/>
            <w:color w:val="auto"/>
            <w:sz w:val="22"/>
            <w:szCs w:val="22"/>
          </w:rPr>
          <w:tab/>
        </w:r>
        <w:r w:rsidR="00777D6C" w:rsidRPr="00F06361">
          <w:rPr>
            <w:rStyle w:val="Hyperlink"/>
            <w:noProof/>
          </w:rPr>
          <w:t>Autopelotons (FCD)</w:t>
        </w:r>
        <w:r w:rsidR="00777D6C">
          <w:rPr>
            <w:noProof/>
            <w:webHidden/>
          </w:rPr>
          <w:tab/>
        </w:r>
        <w:r w:rsidR="00777D6C">
          <w:rPr>
            <w:noProof/>
            <w:webHidden/>
          </w:rPr>
          <w:fldChar w:fldCharType="begin"/>
        </w:r>
        <w:r w:rsidR="00777D6C">
          <w:rPr>
            <w:noProof/>
            <w:webHidden/>
          </w:rPr>
          <w:instrText xml:space="preserve"> PAGEREF _Toc520218741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786C05E1" w14:textId="1A02AE35"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2" w:history="1">
        <w:r w:rsidR="00777D6C" w:rsidRPr="00F06361">
          <w:rPr>
            <w:rStyle w:val="Hyperlink"/>
            <w:noProof/>
          </w:rPr>
          <w:t>6.4</w:t>
        </w:r>
        <w:r w:rsidR="00777D6C">
          <w:rPr>
            <w:rFonts w:asciiTheme="minorHAnsi" w:eastAsiaTheme="minorEastAsia" w:hAnsiTheme="minorHAnsi" w:cstheme="minorBidi"/>
            <w:bCs w:val="0"/>
            <w:noProof/>
            <w:color w:val="auto"/>
            <w:sz w:val="22"/>
            <w:szCs w:val="22"/>
          </w:rPr>
          <w:tab/>
        </w:r>
        <w:r w:rsidR="00777D6C" w:rsidRPr="00F06361">
          <w:rPr>
            <w:rStyle w:val="Hyperlink"/>
            <w:noProof/>
          </w:rPr>
          <w:t>Vrachtwagenpelotons</w:t>
        </w:r>
        <w:r w:rsidR="00777D6C">
          <w:rPr>
            <w:noProof/>
            <w:webHidden/>
          </w:rPr>
          <w:tab/>
        </w:r>
        <w:r w:rsidR="00777D6C">
          <w:rPr>
            <w:noProof/>
            <w:webHidden/>
          </w:rPr>
          <w:fldChar w:fldCharType="begin"/>
        </w:r>
        <w:r w:rsidR="00777D6C">
          <w:rPr>
            <w:noProof/>
            <w:webHidden/>
          </w:rPr>
          <w:instrText xml:space="preserve"> PAGEREF _Toc520218742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632A7F0C" w14:textId="22CF4472"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3" w:history="1">
        <w:r w:rsidR="00777D6C" w:rsidRPr="00F06361">
          <w:rPr>
            <w:rStyle w:val="Hyperlink"/>
            <w:noProof/>
          </w:rPr>
          <w:t>6.5</w:t>
        </w:r>
        <w:r w:rsidR="00777D6C">
          <w:rPr>
            <w:rFonts w:asciiTheme="minorHAnsi" w:eastAsiaTheme="minorEastAsia" w:hAnsiTheme="minorHAnsi" w:cstheme="minorBidi"/>
            <w:bCs w:val="0"/>
            <w:noProof/>
            <w:color w:val="auto"/>
            <w:sz w:val="22"/>
            <w:szCs w:val="22"/>
          </w:rPr>
          <w:tab/>
        </w:r>
        <w:r w:rsidR="00777D6C" w:rsidRPr="00F06361">
          <w:rPr>
            <w:rStyle w:val="Hyperlink"/>
            <w:noProof/>
          </w:rPr>
          <w:t>Gevaarlijke stoffen</w:t>
        </w:r>
        <w:r w:rsidR="00777D6C">
          <w:rPr>
            <w:noProof/>
            <w:webHidden/>
          </w:rPr>
          <w:tab/>
        </w:r>
        <w:r w:rsidR="00777D6C">
          <w:rPr>
            <w:noProof/>
            <w:webHidden/>
          </w:rPr>
          <w:fldChar w:fldCharType="begin"/>
        </w:r>
        <w:r w:rsidR="00777D6C">
          <w:rPr>
            <w:noProof/>
            <w:webHidden/>
          </w:rPr>
          <w:instrText xml:space="preserve"> PAGEREF _Toc520218743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7058E85E" w14:textId="7BF0D476"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4" w:history="1">
        <w:r w:rsidR="00777D6C" w:rsidRPr="00F06361">
          <w:rPr>
            <w:rStyle w:val="Hyperlink"/>
            <w:noProof/>
          </w:rPr>
          <w:t>6.6</w:t>
        </w:r>
        <w:r w:rsidR="00777D6C">
          <w:rPr>
            <w:rFonts w:asciiTheme="minorHAnsi" w:eastAsiaTheme="minorEastAsia" w:hAnsiTheme="minorHAnsi" w:cstheme="minorBidi"/>
            <w:bCs w:val="0"/>
            <w:noProof/>
            <w:color w:val="auto"/>
            <w:sz w:val="22"/>
            <w:szCs w:val="22"/>
          </w:rPr>
          <w:tab/>
        </w:r>
        <w:r w:rsidR="00777D6C" w:rsidRPr="00F06361">
          <w:rPr>
            <w:rStyle w:val="Hyperlink"/>
            <w:noProof/>
          </w:rPr>
          <w:t>Geleiding uitpubliek SC Heracles</w:t>
        </w:r>
        <w:r w:rsidR="00777D6C">
          <w:rPr>
            <w:noProof/>
            <w:webHidden/>
          </w:rPr>
          <w:tab/>
        </w:r>
        <w:r w:rsidR="00777D6C">
          <w:rPr>
            <w:noProof/>
            <w:webHidden/>
          </w:rPr>
          <w:fldChar w:fldCharType="begin"/>
        </w:r>
        <w:r w:rsidR="00777D6C">
          <w:rPr>
            <w:noProof/>
            <w:webHidden/>
          </w:rPr>
          <w:instrText xml:space="preserve"> PAGEREF _Toc520218744 \h </w:instrText>
        </w:r>
        <w:r w:rsidR="00777D6C">
          <w:rPr>
            <w:noProof/>
            <w:webHidden/>
          </w:rPr>
        </w:r>
        <w:r w:rsidR="00777D6C">
          <w:rPr>
            <w:noProof/>
            <w:webHidden/>
          </w:rPr>
          <w:fldChar w:fldCharType="separate"/>
        </w:r>
        <w:r w:rsidR="00777D6C">
          <w:rPr>
            <w:noProof/>
            <w:webHidden/>
          </w:rPr>
          <w:t>13</w:t>
        </w:r>
        <w:r w:rsidR="00777D6C">
          <w:rPr>
            <w:noProof/>
            <w:webHidden/>
          </w:rPr>
          <w:fldChar w:fldCharType="end"/>
        </w:r>
      </w:hyperlink>
    </w:p>
    <w:p w14:paraId="1DD74567" w14:textId="33DB4BBE"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45" w:history="1">
        <w:r w:rsidR="00777D6C" w:rsidRPr="00F06361">
          <w:rPr>
            <w:rStyle w:val="Hyperlink"/>
            <w:noProof/>
          </w:rPr>
          <w:t>7</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Klokperioden</w:t>
        </w:r>
        <w:r w:rsidR="00777D6C">
          <w:rPr>
            <w:noProof/>
            <w:webHidden/>
          </w:rPr>
          <w:tab/>
        </w:r>
        <w:r w:rsidR="00777D6C">
          <w:rPr>
            <w:noProof/>
            <w:webHidden/>
          </w:rPr>
          <w:fldChar w:fldCharType="begin"/>
        </w:r>
        <w:r w:rsidR="00777D6C">
          <w:rPr>
            <w:noProof/>
            <w:webHidden/>
          </w:rPr>
          <w:instrText xml:space="preserve"> PAGEREF _Toc520218745 \h </w:instrText>
        </w:r>
        <w:r w:rsidR="00777D6C">
          <w:rPr>
            <w:noProof/>
            <w:webHidden/>
          </w:rPr>
        </w:r>
        <w:r w:rsidR="00777D6C">
          <w:rPr>
            <w:noProof/>
            <w:webHidden/>
          </w:rPr>
          <w:fldChar w:fldCharType="separate"/>
        </w:r>
        <w:r w:rsidR="00777D6C">
          <w:rPr>
            <w:noProof/>
            <w:webHidden/>
          </w:rPr>
          <w:t>14</w:t>
        </w:r>
        <w:r w:rsidR="00777D6C">
          <w:rPr>
            <w:noProof/>
            <w:webHidden/>
          </w:rPr>
          <w:fldChar w:fldCharType="end"/>
        </w:r>
      </w:hyperlink>
    </w:p>
    <w:p w14:paraId="668E3F95" w14:textId="4B20FD52" w:rsidR="00777D6C" w:rsidRDefault="00D30750">
      <w:pPr>
        <w:pStyle w:val="Inhopg1"/>
        <w:tabs>
          <w:tab w:val="right" w:leader="dot" w:pos="8720"/>
        </w:tabs>
        <w:rPr>
          <w:rFonts w:asciiTheme="minorHAnsi" w:eastAsiaTheme="minorEastAsia" w:hAnsiTheme="minorHAnsi" w:cstheme="minorBidi"/>
          <w:b w:val="0"/>
          <w:bCs w:val="0"/>
          <w:noProof/>
          <w:color w:val="auto"/>
          <w:sz w:val="22"/>
          <w:szCs w:val="22"/>
        </w:rPr>
      </w:pPr>
      <w:hyperlink w:anchor="_Toc520218746" w:history="1">
        <w:r w:rsidR="00777D6C" w:rsidRPr="00F06361">
          <w:rPr>
            <w:rStyle w:val="Hyperlink"/>
            <w:noProof/>
          </w:rPr>
          <w:t>8</w:t>
        </w:r>
        <w:r w:rsidR="00777D6C">
          <w:rPr>
            <w:rFonts w:asciiTheme="minorHAnsi" w:eastAsiaTheme="minorEastAsia" w:hAnsiTheme="minorHAnsi" w:cstheme="minorBidi"/>
            <w:b w:val="0"/>
            <w:bCs w:val="0"/>
            <w:noProof/>
            <w:color w:val="auto"/>
            <w:sz w:val="22"/>
            <w:szCs w:val="22"/>
          </w:rPr>
          <w:tab/>
        </w:r>
        <w:r w:rsidR="00777D6C" w:rsidRPr="00F06361">
          <w:rPr>
            <w:rStyle w:val="Hyperlink"/>
            <w:noProof/>
          </w:rPr>
          <w:t>Specials</w:t>
        </w:r>
        <w:r w:rsidR="00777D6C">
          <w:rPr>
            <w:noProof/>
            <w:webHidden/>
          </w:rPr>
          <w:tab/>
        </w:r>
        <w:r w:rsidR="00777D6C">
          <w:rPr>
            <w:noProof/>
            <w:webHidden/>
          </w:rPr>
          <w:fldChar w:fldCharType="begin"/>
        </w:r>
        <w:r w:rsidR="00777D6C">
          <w:rPr>
            <w:noProof/>
            <w:webHidden/>
          </w:rPr>
          <w:instrText xml:space="preserve"> PAGEREF _Toc520218746 \h </w:instrText>
        </w:r>
        <w:r w:rsidR="00777D6C">
          <w:rPr>
            <w:noProof/>
            <w:webHidden/>
          </w:rPr>
        </w:r>
        <w:r w:rsidR="00777D6C">
          <w:rPr>
            <w:noProof/>
            <w:webHidden/>
          </w:rPr>
          <w:fldChar w:fldCharType="separate"/>
        </w:r>
        <w:r w:rsidR="00777D6C">
          <w:rPr>
            <w:noProof/>
            <w:webHidden/>
          </w:rPr>
          <w:t>15</w:t>
        </w:r>
        <w:r w:rsidR="00777D6C">
          <w:rPr>
            <w:noProof/>
            <w:webHidden/>
          </w:rPr>
          <w:fldChar w:fldCharType="end"/>
        </w:r>
      </w:hyperlink>
    </w:p>
    <w:p w14:paraId="7A2A15AF" w14:textId="0CCC18DB"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7" w:history="1">
        <w:r w:rsidR="00777D6C" w:rsidRPr="00F06361">
          <w:rPr>
            <w:rStyle w:val="Hyperlink"/>
            <w:noProof/>
          </w:rPr>
          <w:t>8.1</w:t>
        </w:r>
        <w:r w:rsidR="00777D6C">
          <w:rPr>
            <w:rFonts w:asciiTheme="minorHAnsi" w:eastAsiaTheme="minorEastAsia" w:hAnsiTheme="minorHAnsi" w:cstheme="minorBidi"/>
            <w:bCs w:val="0"/>
            <w:noProof/>
            <w:color w:val="auto"/>
            <w:sz w:val="22"/>
            <w:szCs w:val="22"/>
          </w:rPr>
          <w:tab/>
        </w:r>
        <w:r w:rsidR="00777D6C" w:rsidRPr="00F06361">
          <w:rPr>
            <w:rStyle w:val="Hyperlink"/>
            <w:noProof/>
          </w:rPr>
          <w:t>Seriële koppeling</w:t>
        </w:r>
        <w:r w:rsidR="00777D6C">
          <w:rPr>
            <w:noProof/>
            <w:webHidden/>
          </w:rPr>
          <w:tab/>
        </w:r>
        <w:r w:rsidR="00777D6C">
          <w:rPr>
            <w:noProof/>
            <w:webHidden/>
          </w:rPr>
          <w:fldChar w:fldCharType="begin"/>
        </w:r>
        <w:r w:rsidR="00777D6C">
          <w:rPr>
            <w:noProof/>
            <w:webHidden/>
          </w:rPr>
          <w:instrText xml:space="preserve"> PAGEREF _Toc520218747 \h </w:instrText>
        </w:r>
        <w:r w:rsidR="00777D6C">
          <w:rPr>
            <w:noProof/>
            <w:webHidden/>
          </w:rPr>
        </w:r>
        <w:r w:rsidR="00777D6C">
          <w:rPr>
            <w:noProof/>
            <w:webHidden/>
          </w:rPr>
          <w:fldChar w:fldCharType="separate"/>
        </w:r>
        <w:r w:rsidR="00777D6C">
          <w:rPr>
            <w:noProof/>
            <w:webHidden/>
          </w:rPr>
          <w:t>15</w:t>
        </w:r>
        <w:r w:rsidR="00777D6C">
          <w:rPr>
            <w:noProof/>
            <w:webHidden/>
          </w:rPr>
          <w:fldChar w:fldCharType="end"/>
        </w:r>
      </w:hyperlink>
    </w:p>
    <w:p w14:paraId="3B8EE39E" w14:textId="33AACB03"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8" w:history="1">
        <w:r w:rsidR="00777D6C" w:rsidRPr="00F06361">
          <w:rPr>
            <w:rStyle w:val="Hyperlink"/>
            <w:noProof/>
          </w:rPr>
          <w:t>8.2</w:t>
        </w:r>
        <w:r w:rsidR="00777D6C">
          <w:rPr>
            <w:rFonts w:asciiTheme="minorHAnsi" w:eastAsiaTheme="minorEastAsia" w:hAnsiTheme="minorHAnsi" w:cstheme="minorBidi"/>
            <w:bCs w:val="0"/>
            <w:noProof/>
            <w:color w:val="auto"/>
            <w:sz w:val="22"/>
            <w:szCs w:val="22"/>
          </w:rPr>
          <w:tab/>
        </w:r>
        <w:r w:rsidR="00777D6C" w:rsidRPr="00F06361">
          <w:rPr>
            <w:rStyle w:val="Hyperlink"/>
            <w:noProof/>
          </w:rPr>
          <w:t>Heracles scenario’s</w:t>
        </w:r>
        <w:r w:rsidR="00777D6C">
          <w:rPr>
            <w:noProof/>
            <w:webHidden/>
          </w:rPr>
          <w:tab/>
        </w:r>
        <w:r w:rsidR="00777D6C">
          <w:rPr>
            <w:noProof/>
            <w:webHidden/>
          </w:rPr>
          <w:fldChar w:fldCharType="begin"/>
        </w:r>
        <w:r w:rsidR="00777D6C">
          <w:rPr>
            <w:noProof/>
            <w:webHidden/>
          </w:rPr>
          <w:instrText xml:space="preserve"> PAGEREF _Toc520218748 \h </w:instrText>
        </w:r>
        <w:r w:rsidR="00777D6C">
          <w:rPr>
            <w:noProof/>
            <w:webHidden/>
          </w:rPr>
        </w:r>
        <w:r w:rsidR="00777D6C">
          <w:rPr>
            <w:noProof/>
            <w:webHidden/>
          </w:rPr>
          <w:fldChar w:fldCharType="separate"/>
        </w:r>
        <w:r w:rsidR="00777D6C">
          <w:rPr>
            <w:noProof/>
            <w:webHidden/>
          </w:rPr>
          <w:t>15</w:t>
        </w:r>
        <w:r w:rsidR="00777D6C">
          <w:rPr>
            <w:noProof/>
            <w:webHidden/>
          </w:rPr>
          <w:fldChar w:fldCharType="end"/>
        </w:r>
      </w:hyperlink>
    </w:p>
    <w:p w14:paraId="73BF06C7" w14:textId="2DB367E2"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49" w:history="1">
        <w:r w:rsidR="00777D6C" w:rsidRPr="00F06361">
          <w:rPr>
            <w:rStyle w:val="Hyperlink"/>
            <w:noProof/>
          </w:rPr>
          <w:t>8.3</w:t>
        </w:r>
        <w:r w:rsidR="00777D6C">
          <w:rPr>
            <w:rFonts w:asciiTheme="minorHAnsi" w:eastAsiaTheme="minorEastAsia" w:hAnsiTheme="minorHAnsi" w:cstheme="minorBidi"/>
            <w:bCs w:val="0"/>
            <w:noProof/>
            <w:color w:val="auto"/>
            <w:sz w:val="22"/>
            <w:szCs w:val="22"/>
          </w:rPr>
          <w:tab/>
        </w:r>
        <w:r w:rsidR="00777D6C" w:rsidRPr="00F06361">
          <w:rPr>
            <w:rStyle w:val="Hyperlink"/>
            <w:noProof/>
          </w:rPr>
          <w:t>File stroomafwaarts</w:t>
        </w:r>
        <w:r w:rsidR="00777D6C">
          <w:rPr>
            <w:noProof/>
            <w:webHidden/>
          </w:rPr>
          <w:tab/>
        </w:r>
        <w:r w:rsidR="00777D6C">
          <w:rPr>
            <w:noProof/>
            <w:webHidden/>
          </w:rPr>
          <w:fldChar w:fldCharType="begin"/>
        </w:r>
        <w:r w:rsidR="00777D6C">
          <w:rPr>
            <w:noProof/>
            <w:webHidden/>
          </w:rPr>
          <w:instrText xml:space="preserve"> PAGEREF _Toc520218749 \h </w:instrText>
        </w:r>
        <w:r w:rsidR="00777D6C">
          <w:rPr>
            <w:noProof/>
            <w:webHidden/>
          </w:rPr>
        </w:r>
        <w:r w:rsidR="00777D6C">
          <w:rPr>
            <w:noProof/>
            <w:webHidden/>
          </w:rPr>
          <w:fldChar w:fldCharType="separate"/>
        </w:r>
        <w:r w:rsidR="00777D6C">
          <w:rPr>
            <w:noProof/>
            <w:webHidden/>
          </w:rPr>
          <w:t>16</w:t>
        </w:r>
        <w:r w:rsidR="00777D6C">
          <w:rPr>
            <w:noProof/>
            <w:webHidden/>
          </w:rPr>
          <w:fldChar w:fldCharType="end"/>
        </w:r>
      </w:hyperlink>
    </w:p>
    <w:p w14:paraId="0273ED18" w14:textId="3213ED2E"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50" w:history="1">
        <w:r w:rsidR="00777D6C" w:rsidRPr="00F06361">
          <w:rPr>
            <w:rStyle w:val="Hyperlink"/>
            <w:noProof/>
          </w:rPr>
          <w:t>8.4</w:t>
        </w:r>
        <w:r w:rsidR="00777D6C">
          <w:rPr>
            <w:rFonts w:asciiTheme="minorHAnsi" w:eastAsiaTheme="minorEastAsia" w:hAnsiTheme="minorHAnsi" w:cstheme="minorBidi"/>
            <w:bCs w:val="0"/>
            <w:noProof/>
            <w:color w:val="auto"/>
            <w:sz w:val="22"/>
            <w:szCs w:val="22"/>
          </w:rPr>
          <w:tab/>
        </w:r>
        <w:r w:rsidR="00777D6C" w:rsidRPr="00F06361">
          <w:rPr>
            <w:rStyle w:val="Hyperlink"/>
            <w:noProof/>
          </w:rPr>
          <w:t>File stroomopwaarts</w:t>
        </w:r>
        <w:r w:rsidR="00777D6C">
          <w:rPr>
            <w:noProof/>
            <w:webHidden/>
          </w:rPr>
          <w:tab/>
        </w:r>
        <w:r w:rsidR="00777D6C">
          <w:rPr>
            <w:noProof/>
            <w:webHidden/>
          </w:rPr>
          <w:fldChar w:fldCharType="begin"/>
        </w:r>
        <w:r w:rsidR="00777D6C">
          <w:rPr>
            <w:noProof/>
            <w:webHidden/>
          </w:rPr>
          <w:instrText xml:space="preserve"> PAGEREF _Toc520218750 \h </w:instrText>
        </w:r>
        <w:r w:rsidR="00777D6C">
          <w:rPr>
            <w:noProof/>
            <w:webHidden/>
          </w:rPr>
        </w:r>
        <w:r w:rsidR="00777D6C">
          <w:rPr>
            <w:noProof/>
            <w:webHidden/>
          </w:rPr>
          <w:fldChar w:fldCharType="separate"/>
        </w:r>
        <w:r w:rsidR="00777D6C">
          <w:rPr>
            <w:noProof/>
            <w:webHidden/>
          </w:rPr>
          <w:t>16</w:t>
        </w:r>
        <w:r w:rsidR="00777D6C">
          <w:rPr>
            <w:noProof/>
            <w:webHidden/>
          </w:rPr>
          <w:fldChar w:fldCharType="end"/>
        </w:r>
      </w:hyperlink>
    </w:p>
    <w:p w14:paraId="345B5B4E" w14:textId="5EC54CD9"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51" w:history="1">
        <w:r w:rsidR="00777D6C" w:rsidRPr="00F06361">
          <w:rPr>
            <w:rStyle w:val="Hyperlink"/>
            <w:noProof/>
          </w:rPr>
          <w:t>8.5</w:t>
        </w:r>
        <w:r w:rsidR="00777D6C">
          <w:rPr>
            <w:rFonts w:asciiTheme="minorHAnsi" w:eastAsiaTheme="minorEastAsia" w:hAnsiTheme="minorHAnsi" w:cstheme="minorBidi"/>
            <w:bCs w:val="0"/>
            <w:noProof/>
            <w:color w:val="auto"/>
            <w:sz w:val="22"/>
            <w:szCs w:val="22"/>
          </w:rPr>
          <w:tab/>
        </w:r>
        <w:r w:rsidR="00777D6C" w:rsidRPr="00F06361">
          <w:rPr>
            <w:rStyle w:val="Hyperlink"/>
            <w:noProof/>
          </w:rPr>
          <w:t>Fallback programma 2</w:t>
        </w:r>
        <w:r w:rsidR="00777D6C">
          <w:rPr>
            <w:noProof/>
            <w:webHidden/>
          </w:rPr>
          <w:tab/>
        </w:r>
        <w:r w:rsidR="00777D6C">
          <w:rPr>
            <w:noProof/>
            <w:webHidden/>
          </w:rPr>
          <w:fldChar w:fldCharType="begin"/>
        </w:r>
        <w:r w:rsidR="00777D6C">
          <w:rPr>
            <w:noProof/>
            <w:webHidden/>
          </w:rPr>
          <w:instrText xml:space="preserve"> PAGEREF _Toc520218751 \h </w:instrText>
        </w:r>
        <w:r w:rsidR="00777D6C">
          <w:rPr>
            <w:noProof/>
            <w:webHidden/>
          </w:rPr>
        </w:r>
        <w:r w:rsidR="00777D6C">
          <w:rPr>
            <w:noProof/>
            <w:webHidden/>
          </w:rPr>
          <w:fldChar w:fldCharType="separate"/>
        </w:r>
        <w:r w:rsidR="00777D6C">
          <w:rPr>
            <w:noProof/>
            <w:webHidden/>
          </w:rPr>
          <w:t>18</w:t>
        </w:r>
        <w:r w:rsidR="00777D6C">
          <w:rPr>
            <w:noProof/>
            <w:webHidden/>
          </w:rPr>
          <w:fldChar w:fldCharType="end"/>
        </w:r>
      </w:hyperlink>
    </w:p>
    <w:p w14:paraId="2FCA91E9" w14:textId="02AC9B90" w:rsidR="00777D6C" w:rsidRDefault="00D30750">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0218752" w:history="1">
        <w:r w:rsidR="00777D6C" w:rsidRPr="00F06361">
          <w:rPr>
            <w:rStyle w:val="Hyperlink"/>
            <w:noProof/>
          </w:rPr>
          <w:t>8.6</w:t>
        </w:r>
        <w:r w:rsidR="00777D6C">
          <w:rPr>
            <w:rFonts w:asciiTheme="minorHAnsi" w:eastAsiaTheme="minorEastAsia" w:hAnsiTheme="minorHAnsi" w:cstheme="minorBidi"/>
            <w:bCs w:val="0"/>
            <w:noProof/>
            <w:color w:val="auto"/>
            <w:sz w:val="22"/>
            <w:szCs w:val="22"/>
          </w:rPr>
          <w:tab/>
        </w:r>
        <w:r w:rsidR="00777D6C" w:rsidRPr="00F06361">
          <w:rPr>
            <w:rStyle w:val="Hyperlink"/>
            <w:noProof/>
          </w:rPr>
          <w:t>Toptrac special Langzaam verkeer</w:t>
        </w:r>
        <w:r w:rsidR="00777D6C">
          <w:rPr>
            <w:noProof/>
            <w:webHidden/>
          </w:rPr>
          <w:tab/>
        </w:r>
        <w:r w:rsidR="00777D6C">
          <w:rPr>
            <w:noProof/>
            <w:webHidden/>
          </w:rPr>
          <w:fldChar w:fldCharType="begin"/>
        </w:r>
        <w:r w:rsidR="00777D6C">
          <w:rPr>
            <w:noProof/>
            <w:webHidden/>
          </w:rPr>
          <w:instrText xml:space="preserve"> PAGEREF _Toc520218752 \h </w:instrText>
        </w:r>
        <w:r w:rsidR="00777D6C">
          <w:rPr>
            <w:noProof/>
            <w:webHidden/>
          </w:rPr>
        </w:r>
        <w:r w:rsidR="00777D6C">
          <w:rPr>
            <w:noProof/>
            <w:webHidden/>
          </w:rPr>
          <w:fldChar w:fldCharType="separate"/>
        </w:r>
        <w:r w:rsidR="00777D6C">
          <w:rPr>
            <w:noProof/>
            <w:webHidden/>
          </w:rPr>
          <w:t>18</w:t>
        </w:r>
        <w:r w:rsidR="00777D6C">
          <w:rPr>
            <w:noProof/>
            <w:webHidden/>
          </w:rPr>
          <w:fldChar w:fldCharType="end"/>
        </w:r>
      </w:hyperlink>
    </w:p>
    <w:p w14:paraId="23C5C9B0" w14:textId="7EC6520A" w:rsidR="00F14BA9" w:rsidRDefault="006A0E4A">
      <w:pPr>
        <w:spacing w:line="240" w:lineRule="auto"/>
        <w:rPr>
          <w:bCs/>
          <w:color w:val="000000"/>
          <w:sz w:val="24"/>
        </w:rPr>
      </w:pPr>
      <w:r>
        <w:rPr>
          <w:bCs/>
          <w:color w:val="000000"/>
          <w:sz w:val="24"/>
        </w:rPr>
        <w:fldChar w:fldCharType="end"/>
      </w:r>
    </w:p>
    <w:p w14:paraId="75D72047" w14:textId="77777777" w:rsidR="00F14BA9" w:rsidRDefault="00FC5F6D" w:rsidP="00F14BA9">
      <w:pPr>
        <w:pStyle w:val="Kop1"/>
      </w:pPr>
      <w:bookmarkStart w:id="23" w:name="_Toc520218712"/>
      <w:r>
        <w:lastRenderedPageBreak/>
        <w:t>Inleiding</w:t>
      </w:r>
      <w:bookmarkEnd w:id="23"/>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w:t>
      </w:r>
      <w:proofErr w:type="spellStart"/>
      <w:r w:rsidR="00495A0D">
        <w:t>defaults</w:t>
      </w:r>
      <w:proofErr w:type="spellEnd"/>
      <w:r w:rsidR="00495A0D">
        <w:t xml:space="preserve">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6C006C2D" w:rsidR="00FC5F6D" w:rsidRDefault="00A87864" w:rsidP="00FC5F6D">
            <w:r>
              <w:t>30</w:t>
            </w:r>
            <w:r w:rsidR="00090A0C">
              <w:t>49</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5C3A57F5" w:rsidR="00FC5F6D" w:rsidRDefault="00A87864" w:rsidP="00FC5F6D">
            <w:r>
              <w:t>Henriëtte Roland Holstlaan</w:t>
            </w:r>
            <w:r w:rsidR="003528C2">
              <w:t xml:space="preserve"> – </w:t>
            </w:r>
            <w:r w:rsidR="00090A0C">
              <w:t>Kleine Bunder - Twentelaan</w:t>
            </w:r>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proofErr w:type="spellStart"/>
            <w:r>
              <w:t>Vialisautomaat</w:t>
            </w:r>
            <w:proofErr w:type="spellEnd"/>
          </w:p>
        </w:tc>
        <w:tc>
          <w:tcPr>
            <w:tcW w:w="5181" w:type="dxa"/>
          </w:tcPr>
          <w:p w14:paraId="1B14A999" w14:textId="50FB821E" w:rsidR="00FC5F6D" w:rsidRDefault="00A87864" w:rsidP="00FC5F6D">
            <w:r>
              <w:t>FR9</w:t>
            </w:r>
            <w:r w:rsidR="00090A0C">
              <w:t>00498</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w:t>
            </w:r>
            <w:proofErr w:type="spellStart"/>
            <w:r>
              <w:t>xml</w:t>
            </w:r>
            <w:proofErr w:type="spellEnd"/>
            <w:r>
              <w:t>)</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w:t>
            </w:r>
            <w:proofErr w:type="spellStart"/>
            <w:r>
              <w:t>dwg</w:t>
            </w:r>
            <w:proofErr w:type="spellEnd"/>
            <w:r>
              <w:t>/.</w:t>
            </w:r>
            <w:proofErr w:type="spellStart"/>
            <w:r>
              <w:t>dxf</w:t>
            </w:r>
            <w:proofErr w:type="spellEnd"/>
            <w:r>
              <w:t>)</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w:t>
            </w:r>
            <w:proofErr w:type="spellStart"/>
            <w:r>
              <w:t>cdb</w:t>
            </w:r>
            <w:proofErr w:type="spellEnd"/>
            <w:r>
              <w:t>)</w:t>
            </w:r>
          </w:p>
        </w:tc>
        <w:tc>
          <w:tcPr>
            <w:tcW w:w="3385" w:type="dxa"/>
          </w:tcPr>
          <w:p w14:paraId="13C8DB8D" w14:textId="4196C14D" w:rsidR="002D0FE4" w:rsidRDefault="00A87864" w:rsidP="00FC5F6D">
            <w:r>
              <w:t xml:space="preserve">HR </w:t>
            </w:r>
            <w:proofErr w:type="spellStart"/>
            <w:r>
              <w:t>Holstlaan</w:t>
            </w:r>
            <w:r w:rsidR="00AC0F49">
              <w:t>.cdb</w:t>
            </w:r>
            <w:proofErr w:type="spellEnd"/>
          </w:p>
        </w:tc>
      </w:tr>
      <w:tr w:rsidR="002D0FE4" w:rsidRPr="00D1085D" w14:paraId="1BE59A5B" w14:textId="77777777" w:rsidTr="00394374">
        <w:tc>
          <w:tcPr>
            <w:tcW w:w="4341" w:type="dxa"/>
          </w:tcPr>
          <w:p w14:paraId="3388F8FC" w14:textId="77777777" w:rsidR="002D0FE4" w:rsidRDefault="00D53E52" w:rsidP="00FC5F6D">
            <w:r>
              <w:t>Ottobestand (.</w:t>
            </w:r>
            <w:proofErr w:type="spellStart"/>
            <w:r>
              <w:t>ott</w:t>
            </w:r>
            <w:proofErr w:type="spellEnd"/>
            <w:r>
              <w:t>)</w:t>
            </w:r>
          </w:p>
        </w:tc>
        <w:tc>
          <w:tcPr>
            <w:tcW w:w="3385" w:type="dxa"/>
          </w:tcPr>
          <w:p w14:paraId="28C4AB1F" w14:textId="2BE1AF97" w:rsidR="002D0FE4" w:rsidRPr="003A5C43" w:rsidRDefault="00040EAE" w:rsidP="00FC5F6D">
            <w:pPr>
              <w:rPr>
                <w:lang w:val="en-US"/>
              </w:rPr>
            </w:pPr>
            <w:r w:rsidRPr="003A5C43">
              <w:rPr>
                <w:lang w:val="en-US"/>
              </w:rPr>
              <w:t>[n.v.t]</w:t>
            </w:r>
            <w:r w:rsidR="00EC5443" w:rsidRPr="003A5C43">
              <w:rPr>
                <w:lang w:val="en-US"/>
              </w:rPr>
              <w:t>,OT in coconkm9</w:t>
            </w:r>
            <w:r w:rsidR="00090A0C">
              <w:rPr>
                <w:lang w:val="en-US"/>
              </w:rPr>
              <w:t>00498</w:t>
            </w:r>
            <w:r w:rsidR="00EC5443" w:rsidRPr="003A5C43">
              <w:rPr>
                <w:lang w:val="en-US"/>
              </w:rPr>
              <w:t>_1.txt</w:t>
            </w:r>
          </w:p>
        </w:tc>
      </w:tr>
      <w:tr w:rsidR="00E349E9" w14:paraId="27B3F7F9" w14:textId="77777777" w:rsidTr="00394374">
        <w:tc>
          <w:tcPr>
            <w:tcW w:w="4341" w:type="dxa"/>
          </w:tcPr>
          <w:p w14:paraId="525F6395" w14:textId="77777777" w:rsidR="00E349E9" w:rsidRDefault="00BC145D" w:rsidP="00FC5F6D">
            <w:proofErr w:type="spellStart"/>
            <w:r>
              <w:t>Transytbestand</w:t>
            </w:r>
            <w:proofErr w:type="spellEnd"/>
            <w:r>
              <w:t xml:space="preserve">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w:t>
            </w:r>
            <w:proofErr w:type="spellStart"/>
            <w:r w:rsidR="00E349E9">
              <w:t>xlsx</w:t>
            </w:r>
            <w:proofErr w:type="spellEnd"/>
            <w:r w:rsidR="00E349E9">
              <w:t>)</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w:t>
            </w:r>
            <w:proofErr w:type="spellStart"/>
            <w:r w:rsidR="00E349E9">
              <w:t>xlsx</w:t>
            </w:r>
            <w:proofErr w:type="spellEnd"/>
            <w:r w:rsidR="00E349E9">
              <w:t>)</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w:t>
            </w:r>
            <w:proofErr w:type="spellStart"/>
            <w:r w:rsidR="00E349E9">
              <w:t>xlsx</w:t>
            </w:r>
            <w:proofErr w:type="spellEnd"/>
            <w:r w:rsidR="00E349E9">
              <w:t>)</w:t>
            </w:r>
          </w:p>
        </w:tc>
        <w:tc>
          <w:tcPr>
            <w:tcW w:w="3385" w:type="dxa"/>
          </w:tcPr>
          <w:p w14:paraId="5F52993E" w14:textId="5A4E2828" w:rsidR="00290823" w:rsidRDefault="00290823" w:rsidP="001966A9">
            <w:proofErr w:type="spellStart"/>
            <w:r>
              <w:t>Maxgroentijden</w:t>
            </w:r>
            <w:proofErr w:type="spellEnd"/>
            <w:r>
              <w:t xml:space="preserve"> VRI </w:t>
            </w:r>
            <w:r w:rsidR="00A87864">
              <w:t>ALM</w:t>
            </w:r>
            <w:r w:rsidR="003528C2">
              <w:t>-</w:t>
            </w:r>
            <w:r w:rsidR="00A87864">
              <w:t>30</w:t>
            </w:r>
            <w:r w:rsidR="00090A0C">
              <w:t>49</w:t>
            </w:r>
          </w:p>
        </w:tc>
      </w:tr>
      <w:tr w:rsidR="00290823" w14:paraId="0B57EF11" w14:textId="77777777" w:rsidTr="00394374">
        <w:tc>
          <w:tcPr>
            <w:tcW w:w="4341" w:type="dxa"/>
          </w:tcPr>
          <w:p w14:paraId="398B8593" w14:textId="77777777" w:rsidR="00290823" w:rsidRDefault="00394374" w:rsidP="00FC5F6D">
            <w:r>
              <w:t>CROW richtlijn geeltijden</w:t>
            </w:r>
          </w:p>
        </w:tc>
        <w:tc>
          <w:tcPr>
            <w:tcW w:w="3385" w:type="dxa"/>
          </w:tcPr>
          <w:p w14:paraId="38901A91" w14:textId="77777777" w:rsidR="00290823" w:rsidRDefault="00394374" w:rsidP="00FC5F6D">
            <w:r w:rsidRPr="00394374">
              <w:t>CROW343 - Nieuwe geeltijden.pdf</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2540793" w:rsidR="00237617" w:rsidRDefault="006872D7" w:rsidP="00907CCD">
      <w:pPr>
        <w:pStyle w:val="Lijstalinea"/>
        <w:numPr>
          <w:ilvl w:val="0"/>
          <w:numId w:val="18"/>
        </w:numPr>
      </w:pPr>
      <w:r>
        <w:t>O</w:t>
      </w:r>
      <w:r w:rsidR="00237617">
        <w:t xml:space="preserve">ntruimingstijden </w:t>
      </w:r>
      <w:r w:rsidR="003528C2">
        <w:t xml:space="preserve">volgens </w:t>
      </w:r>
      <w:r w:rsidR="00CE75C7">
        <w:t>huidige automaat</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 xml:space="preserve">Berekenen </w:t>
      </w:r>
      <w:proofErr w:type="spellStart"/>
      <w:r>
        <w:t>maxgroentijden</w:t>
      </w:r>
      <w:proofErr w:type="spellEnd"/>
      <w:r>
        <w:t xml:space="preserve">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proofErr w:type="spellStart"/>
      <w:r w:rsidRPr="006F2E8D">
        <w:t>Voetgangertijden</w:t>
      </w:r>
      <w:proofErr w:type="spellEnd"/>
      <w:r w:rsidRPr="006F2E8D">
        <w:t xml:space="preserve">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 xml:space="preserve">Eventueel een </w:t>
      </w:r>
      <w:proofErr w:type="spellStart"/>
      <w:r>
        <w:t>Transytberekening</w:t>
      </w:r>
      <w:proofErr w:type="spellEnd"/>
      <w:r>
        <w:t xml:space="preserve">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4" w:name="bw_start"/>
      <w:bookmarkStart w:id="25" w:name="_Toc520218713"/>
      <w:bookmarkEnd w:id="24"/>
      <w:r>
        <w:lastRenderedPageBreak/>
        <w:t>Regelstructuren</w:t>
      </w:r>
      <w:bookmarkEnd w:id="25"/>
    </w:p>
    <w:p w14:paraId="4028A420" w14:textId="77777777" w:rsidR="00887F03" w:rsidRDefault="00887F03" w:rsidP="00887F03">
      <w:pPr>
        <w:pStyle w:val="Kop2"/>
      </w:pPr>
      <w:bookmarkStart w:id="26" w:name="_Toc520218714"/>
      <w:r>
        <w:t>Werkingstijden regelstructuren</w:t>
      </w:r>
      <w:bookmarkEnd w:id="26"/>
    </w:p>
    <w:p w14:paraId="722D2DB3" w14:textId="77777777" w:rsidR="0039679B" w:rsidRDefault="00AC0F49" w:rsidP="00AC0F49">
      <w:r>
        <w:t xml:space="preserve">In deze applicatie </w:t>
      </w:r>
      <w:r w:rsidR="0039679B">
        <w:t>is</w:t>
      </w:r>
      <w:r>
        <w:t xml:space="preserve"> halfstar (alleen Toptrac/PL1) in bedrijf als de bijbehorende klokperioden halfstar toegestaan actief zijn</w:t>
      </w:r>
      <w:r w:rsidR="0039679B">
        <w:t xml:space="preserve"> en Toptrac vanuit de centrale aangestuurd wordt. </w:t>
      </w:r>
    </w:p>
    <w:p w14:paraId="4A3F1035" w14:textId="77777777" w:rsidR="00AC0F49" w:rsidRDefault="0039679B" w:rsidP="00AC0F49">
      <w:r>
        <w:t xml:space="preserve">De </w:t>
      </w:r>
      <w:proofErr w:type="spellStart"/>
      <w:r w:rsidR="005B6335">
        <w:t>ToptracFlex</w:t>
      </w:r>
      <w:proofErr w:type="spellEnd"/>
      <w:r w:rsidR="005B6335">
        <w:t xml:space="preserve"> </w:t>
      </w:r>
      <w:r w:rsidR="008F64EF">
        <w:t>-</w:t>
      </w:r>
      <w:r>
        <w:t>module is dan ook actief, mits de bijbehorende klokperiode “</w:t>
      </w:r>
      <w:proofErr w:type="spellStart"/>
      <w:r w:rsidR="005B6335">
        <w:t>ToptracFlex</w:t>
      </w:r>
      <w:proofErr w:type="spellEnd"/>
      <w:r>
        <w:t>” waar is.</w:t>
      </w:r>
    </w:p>
    <w:p w14:paraId="705D958C" w14:textId="3EA9A2D2" w:rsidR="00AC0F49" w:rsidRDefault="00400F10" w:rsidP="00AC0F49">
      <w:bookmarkStart w:id="27" w:name="_Hlk517341149"/>
      <w:r>
        <w:t xml:space="preserve">Naast de klokperiode, wordt ook gekeken naar de status van directe buur-VRI’s. </w:t>
      </w:r>
      <w:r w:rsidR="00AE4555">
        <w:t xml:space="preserve">Toptrac </w:t>
      </w:r>
      <w:r>
        <w:t xml:space="preserve">kan </w:t>
      </w:r>
      <w:r w:rsidR="00AE4555">
        <w:t xml:space="preserve">alleen actief zijn, als tenminste één buur-VRI in “regelen” staat. In dit geval geldt dat gekeken wordt naar de regelstatus van </w:t>
      </w:r>
      <w:r w:rsidR="00A87864">
        <w:t>ALM</w:t>
      </w:r>
      <w:r w:rsidR="003528C2">
        <w:t>-</w:t>
      </w:r>
      <w:r w:rsidR="00A87864">
        <w:t>306</w:t>
      </w:r>
      <w:r w:rsidR="00090A0C">
        <w:t>6</w:t>
      </w:r>
      <w:r w:rsidR="003528C2">
        <w:t xml:space="preserve"> (iVRI-</w:t>
      </w:r>
      <w:proofErr w:type="spellStart"/>
      <w:r w:rsidR="003528C2">
        <w:t>id</w:t>
      </w:r>
      <w:proofErr w:type="spellEnd"/>
      <w:r w:rsidR="003528C2">
        <w:t xml:space="preserve"> </w:t>
      </w:r>
      <w:r w:rsidR="00A87864">
        <w:t>7922</w:t>
      </w:r>
      <w:r w:rsidR="00423B53">
        <w:t>-00</w:t>
      </w:r>
      <w:r w:rsidR="00090A0C">
        <w:t>8C</w:t>
      </w:r>
      <w:r w:rsidR="00AE4555">
        <w:t>)</w:t>
      </w:r>
      <w:r w:rsidR="00423B53">
        <w:t xml:space="preserve"> en</w:t>
      </w:r>
      <w:r w:rsidR="003528C2">
        <w:t xml:space="preserve"> </w:t>
      </w:r>
      <w:r w:rsidR="00A87864">
        <w:t>ALM</w:t>
      </w:r>
      <w:r w:rsidR="003528C2">
        <w:t>-</w:t>
      </w:r>
      <w:r w:rsidR="00A87864">
        <w:t>30</w:t>
      </w:r>
      <w:r w:rsidR="00090A0C">
        <w:t>31</w:t>
      </w:r>
      <w:r w:rsidR="003528C2">
        <w:t xml:space="preserve"> (iVRI-</w:t>
      </w:r>
      <w:proofErr w:type="spellStart"/>
      <w:r w:rsidR="003528C2">
        <w:t>id</w:t>
      </w:r>
      <w:proofErr w:type="spellEnd"/>
      <w:r w:rsidR="003528C2">
        <w:t xml:space="preserve"> </w:t>
      </w:r>
      <w:r w:rsidR="00A87864">
        <w:t>7922</w:t>
      </w:r>
      <w:r w:rsidR="00423B53">
        <w:t>-00</w:t>
      </w:r>
      <w:r w:rsidR="00090A0C">
        <w:t>78</w:t>
      </w:r>
      <w:r w:rsidR="003528C2">
        <w:t>)</w:t>
      </w:r>
      <w:r w:rsidR="00AE4555">
        <w:t>.</w:t>
      </w:r>
      <w:r>
        <w:t xml:space="preserve"> Deze check op regelstatus is schakelbaar, en staat standaard aan. </w:t>
      </w:r>
    </w:p>
    <w:bookmarkEnd w:id="27"/>
    <w:p w14:paraId="513F02F6" w14:textId="77777777" w:rsidR="00AE4555" w:rsidRDefault="00AE4555" w:rsidP="00AC0F49"/>
    <w:p w14:paraId="79616ECE" w14:textId="77777777" w:rsidR="00AC0F49" w:rsidRDefault="00AC0F49" w:rsidP="00AC0F49">
      <w:r>
        <w:t xml:space="preserve">Indien Toptrac/PL1 niet actief is, dan is </w:t>
      </w:r>
      <w:proofErr w:type="spellStart"/>
      <w:r w:rsidR="0039679B">
        <w:t>Flex</w:t>
      </w:r>
      <w:proofErr w:type="spellEnd"/>
      <w:r w:rsidR="0039679B">
        <w:t xml:space="preserve"> (lokaal) actief, gedurende klokperiode “</w:t>
      </w:r>
      <w:proofErr w:type="spellStart"/>
      <w:r w:rsidR="0039679B">
        <w:t>Flex</w:t>
      </w:r>
      <w:proofErr w:type="spellEnd"/>
      <w:r w:rsidR="0039679B">
        <w:t xml:space="preserve"> lokaal”.</w:t>
      </w:r>
    </w:p>
    <w:p w14:paraId="29E4D411" w14:textId="77777777" w:rsidR="0039679B" w:rsidRDefault="0039679B" w:rsidP="00AC0F49"/>
    <w:p w14:paraId="4AA85423" w14:textId="77777777" w:rsidR="0039679B" w:rsidRDefault="0039679B" w:rsidP="00AC0F49">
      <w:r>
        <w:t xml:space="preserve">Indien </w:t>
      </w:r>
      <w:proofErr w:type="spellStart"/>
      <w:r>
        <w:t>Flex</w:t>
      </w:r>
      <w:proofErr w:type="spellEnd"/>
      <w:r>
        <w:t xml:space="preserve"> en Toptrac/PL1 niet actief zijn, dan is de modulestructuur in bedrijf (hier is dus geen klokperiode meer voor nodig).</w:t>
      </w:r>
    </w:p>
    <w:p w14:paraId="36B092E4" w14:textId="77777777" w:rsidR="00BC7DCD" w:rsidRDefault="00BC7DCD" w:rsidP="00AC0F49"/>
    <w:p w14:paraId="2EFFF5F1" w14:textId="60AFE73E" w:rsidR="00BC7DCD" w:rsidRDefault="00BC7DCD" w:rsidP="00AC0F49">
      <w:r>
        <w:t xml:space="preserve">De bijbehorende klokperiodes zijn gedefinieerd in hoofdstuk </w:t>
      </w:r>
      <w:r>
        <w:fldChar w:fldCharType="begin"/>
      </w:r>
      <w:r>
        <w:instrText xml:space="preserve"> REF _Ref516836987 \r \h </w:instrText>
      </w:r>
      <w:r>
        <w:fldChar w:fldCharType="separate"/>
      </w:r>
      <w:r w:rsidR="00777D6C">
        <w:t>7</w:t>
      </w:r>
      <w:r>
        <w:fldChar w:fldCharType="end"/>
      </w:r>
      <w:r>
        <w:t xml:space="preserve"> (pagina </w:t>
      </w:r>
      <w:r>
        <w:fldChar w:fldCharType="begin"/>
      </w:r>
      <w:r>
        <w:instrText xml:space="preserve"> PAGEREF _Ref516836995 \h </w:instrText>
      </w:r>
      <w:r>
        <w:fldChar w:fldCharType="separate"/>
      </w:r>
      <w:r w:rsidR="00777D6C">
        <w:rPr>
          <w:noProof/>
        </w:rPr>
        <w:t>14</w:t>
      </w:r>
      <w:r>
        <w:fldChar w:fldCharType="end"/>
      </w:r>
      <w:r>
        <w:t>).</w:t>
      </w:r>
    </w:p>
    <w:p w14:paraId="2C8AF279" w14:textId="77777777" w:rsidR="00887F03" w:rsidRDefault="00887F03" w:rsidP="00887F03">
      <w:pPr>
        <w:pStyle w:val="Kop2"/>
      </w:pPr>
      <w:bookmarkStart w:id="28" w:name="_Toc520218715"/>
      <w:r>
        <w:t>Modulestructuur</w:t>
      </w:r>
      <w:bookmarkEnd w:id="28"/>
    </w:p>
    <w:p w14:paraId="6984D037" w14:textId="77777777" w:rsidR="00887F03" w:rsidRPr="00B23570" w:rsidRDefault="00887F03" w:rsidP="00887F03">
      <w:pPr>
        <w:pStyle w:val="Kop3"/>
      </w:pPr>
      <w:bookmarkStart w:id="29" w:name="_Toc520218716"/>
      <w:r>
        <w:t>Blokvolgorde</w:t>
      </w:r>
      <w:bookmarkEnd w:id="29"/>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942"/>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7336708F" w:rsidR="00887F03" w:rsidRDefault="00A87864" w:rsidP="00357650">
            <w:r>
              <w:t>2,8</w:t>
            </w:r>
            <w:r w:rsidR="00090A0C">
              <w:t>,27,28,33,34,37,38,97,98</w:t>
            </w:r>
          </w:p>
        </w:tc>
      </w:tr>
      <w:tr w:rsidR="00887F03" w14:paraId="2C4EBA8A" w14:textId="77777777" w:rsidTr="00C25486">
        <w:tc>
          <w:tcPr>
            <w:tcW w:w="1838" w:type="dxa"/>
          </w:tcPr>
          <w:p w14:paraId="1F39343A" w14:textId="77777777" w:rsidR="00887F03" w:rsidRDefault="00887F03" w:rsidP="00357650">
            <w:r>
              <w:t>II</w:t>
            </w:r>
          </w:p>
        </w:tc>
        <w:tc>
          <w:tcPr>
            <w:tcW w:w="3831" w:type="dxa"/>
          </w:tcPr>
          <w:p w14:paraId="7095579B" w14:textId="2C73346D" w:rsidR="00887F03" w:rsidRDefault="00090A0C" w:rsidP="00357650">
            <w:r>
              <w:t>3,4,</w:t>
            </w:r>
            <w:r w:rsidR="00A87864">
              <w:t>9</w:t>
            </w:r>
            <w:r>
              <w:t>,10</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6218725A" w:rsidR="00887F03" w:rsidRDefault="00090A0C" w:rsidP="00357650">
            <w:r>
              <w:t>5,11,21,22,25,26,31,32,35,36,91,92,95,96</w:t>
            </w:r>
          </w:p>
        </w:tc>
      </w:tr>
      <w:tr w:rsidR="00090A0C" w14:paraId="354ABF4B" w14:textId="77777777" w:rsidTr="00C25486">
        <w:tc>
          <w:tcPr>
            <w:tcW w:w="1838" w:type="dxa"/>
          </w:tcPr>
          <w:p w14:paraId="6D299792" w14:textId="09DCDE7C" w:rsidR="00090A0C" w:rsidRDefault="00090A0C" w:rsidP="00357650">
            <w:r>
              <w:t>IV</w:t>
            </w:r>
          </w:p>
        </w:tc>
        <w:tc>
          <w:tcPr>
            <w:tcW w:w="3831" w:type="dxa"/>
          </w:tcPr>
          <w:p w14:paraId="6FA8AEE7" w14:textId="7DFB6334" w:rsidR="00090A0C" w:rsidRDefault="00090A0C" w:rsidP="00357650">
            <w:r>
              <w:t>1,6,7,12</w:t>
            </w:r>
          </w:p>
        </w:tc>
      </w:tr>
    </w:tbl>
    <w:p w14:paraId="52B69012" w14:textId="77777777" w:rsidR="00887F03" w:rsidRDefault="00887F03" w:rsidP="00887F03"/>
    <w:p w14:paraId="40C1E3DF" w14:textId="77777777" w:rsidR="00887F03" w:rsidRDefault="00887F03" w:rsidP="00887F03">
      <w:pPr>
        <w:pStyle w:val="Kop3"/>
      </w:pPr>
      <w:bookmarkStart w:id="30" w:name="_Toc520218717"/>
      <w:r w:rsidRPr="006453FE">
        <w:t>Maximumgroentijden</w:t>
      </w:r>
      <w:bookmarkEnd w:id="30"/>
    </w:p>
    <w:p w14:paraId="694FB9FA" w14:textId="77777777" w:rsidR="00887F03" w:rsidRDefault="00887F03" w:rsidP="00887F03">
      <w:r>
        <w:t xml:space="preserve">De maximumgroentijden </w:t>
      </w:r>
      <w:r w:rsidR="00300400">
        <w:t xml:space="preserve">voor ochtend- en avondspits </w:t>
      </w:r>
      <w:r>
        <w:t>staan in de “Excelsheet maximumgroentijden”, zie referenties.</w:t>
      </w:r>
    </w:p>
    <w:p w14:paraId="329E8F1A" w14:textId="77777777" w:rsidR="00300400" w:rsidRDefault="00300400" w:rsidP="00887F03"/>
    <w:p w14:paraId="07E4A5C6" w14:textId="2F5AD7B5" w:rsidR="00300400" w:rsidRDefault="00300400" w:rsidP="00887F03">
      <w:r>
        <w:t>De maximumgroentijd</w:t>
      </w:r>
      <w:r w:rsidR="004B267E">
        <w:t xml:space="preserve"> van elke signaalgroep</w:t>
      </w:r>
      <w:r>
        <w:t xml:space="preserve"> voor de dalperiode </w:t>
      </w:r>
      <w:r w:rsidR="004B267E">
        <w:t xml:space="preserve">is </w:t>
      </w:r>
      <w:r>
        <w:t xml:space="preserve">gelijk aan de laagste waarde van de ochtend- </w:t>
      </w:r>
      <w:r w:rsidR="004B267E">
        <w:t>en</w:t>
      </w:r>
      <w:r>
        <w:t xml:space="preserve"> avondspits.</w:t>
      </w:r>
    </w:p>
    <w:p w14:paraId="5C02EC4D" w14:textId="77777777" w:rsidR="00B10DB2" w:rsidRDefault="00B10DB2" w:rsidP="00887F03"/>
    <w:p w14:paraId="4B11F772" w14:textId="593B627D" w:rsidR="00B10DB2" w:rsidRDefault="00B10DB2" w:rsidP="00887F03">
      <w:r>
        <w:t>Tijdens halfstar (Toptrac) is een set max. groentijden actief speciaal voor halfstar. Deze staan standaard alle op een hoge waarde (60,0s).</w:t>
      </w:r>
    </w:p>
    <w:p w14:paraId="69B861C9" w14:textId="77777777" w:rsidR="008A3689" w:rsidRDefault="008A3689" w:rsidP="00887F03"/>
    <w:p w14:paraId="618C5973" w14:textId="77777777" w:rsidR="008A3689" w:rsidRDefault="008A3689" w:rsidP="008A3689">
      <w:pPr>
        <w:pStyle w:val="Kop3"/>
      </w:pPr>
      <w:bookmarkStart w:id="31" w:name="_Toc520218718"/>
      <w:r>
        <w:t>Optimax</w:t>
      </w:r>
      <w:bookmarkEnd w:id="31"/>
    </w:p>
    <w:p w14:paraId="60506D2A" w14:textId="77777777" w:rsidR="008A3689" w:rsidRDefault="008A3689" w:rsidP="00887F03"/>
    <w:p w14:paraId="0878BCAD" w14:textId="77777777" w:rsidR="009D4770" w:rsidRDefault="008A3689" w:rsidP="00887F03">
      <w:r>
        <w:t>Optimax staat conform de default</w:t>
      </w:r>
      <w:r w:rsidR="009D4770">
        <w:t xml:space="preserve"> </w:t>
      </w:r>
      <w:r>
        <w:t>instellingen aan.</w:t>
      </w:r>
      <w:r w:rsidR="009D4770">
        <w:t xml:space="preserve"> </w:t>
      </w:r>
    </w:p>
    <w:p w14:paraId="70FD863C" w14:textId="77777777" w:rsidR="00887F03" w:rsidRDefault="00887F03" w:rsidP="00887F03">
      <w:pPr>
        <w:pStyle w:val="Kop2"/>
      </w:pPr>
      <w:bookmarkStart w:id="32" w:name="_Toc520218719"/>
      <w:proofErr w:type="spellStart"/>
      <w:r>
        <w:t>Flex</w:t>
      </w:r>
      <w:bookmarkEnd w:id="32"/>
      <w:proofErr w:type="spellEnd"/>
    </w:p>
    <w:p w14:paraId="49139419" w14:textId="77777777" w:rsidR="00887F03" w:rsidRPr="00B23570" w:rsidRDefault="00887F03" w:rsidP="00887F03">
      <w:r>
        <w:t xml:space="preserve">Deze VRI bevat wel de </w:t>
      </w:r>
      <w:proofErr w:type="spellStart"/>
      <w:r>
        <w:t>Flexmodule</w:t>
      </w:r>
      <w:proofErr w:type="spellEnd"/>
      <w:r>
        <w:t>.</w:t>
      </w:r>
      <w:r w:rsidR="001A6102">
        <w:t xml:space="preserve"> Zowel de VA als de halfstarre variant. </w:t>
      </w:r>
    </w:p>
    <w:p w14:paraId="0F2556EE" w14:textId="14B51D71" w:rsidR="00887F03" w:rsidRDefault="00887F03" w:rsidP="00887F03">
      <w:pPr>
        <w:pStyle w:val="Kop2"/>
      </w:pPr>
      <w:bookmarkStart w:id="33" w:name="_Toc520218720"/>
      <w:r>
        <w:lastRenderedPageBreak/>
        <w:t>Halfstar programma</w:t>
      </w:r>
      <w:r w:rsidR="002E107B">
        <w:t xml:space="preserve"> algemeen</w:t>
      </w:r>
      <w:bookmarkEnd w:id="33"/>
    </w:p>
    <w:p w14:paraId="2684A5C1" w14:textId="77777777" w:rsidR="00887F03" w:rsidRDefault="00887F03" w:rsidP="00887F03">
      <w:r>
        <w:t>Het halfstar programma wordt niet ingevuld.</w:t>
      </w:r>
      <w:r w:rsidR="001A6102">
        <w:t xml:space="preserve"> Er is alleen een Toptrac signaalplan (PL1) benodigd, deze wordt vanuit de centrale gevuld. </w:t>
      </w:r>
      <w:r w:rsidR="006A45D9">
        <w:t>Wel gelden er de volgende parameters.</w:t>
      </w:r>
    </w:p>
    <w:p w14:paraId="49D7A6EB" w14:textId="1214704C" w:rsidR="006A45D9" w:rsidRDefault="006A45D9" w:rsidP="00887F03">
      <w:r>
        <w:t xml:space="preserve">De cyclische aanvraag </w:t>
      </w:r>
      <w:r w:rsidR="00706F0A">
        <w:t xml:space="preserve">tijdens halfstar </w:t>
      </w:r>
      <w:r>
        <w:t>is schakelbaar. Op fc02</w:t>
      </w:r>
      <w:r w:rsidR="001D3C0F">
        <w:t xml:space="preserve"> en</w:t>
      </w:r>
      <w:r w:rsidR="004A3589">
        <w:t xml:space="preserve"> fc08</w:t>
      </w:r>
      <w:r w:rsidR="001D3C0F">
        <w:t xml:space="preserve"> </w:t>
      </w:r>
      <w:r>
        <w:t xml:space="preserve">staat deze standaard aan. Op de overige </w:t>
      </w:r>
      <w:proofErr w:type="spellStart"/>
      <w:r>
        <w:t>fc’s</w:t>
      </w:r>
      <w:proofErr w:type="spellEnd"/>
      <w:r>
        <w:t xml:space="preserve"> staat deze uit.</w:t>
      </w:r>
    </w:p>
    <w:p w14:paraId="712B5BFC" w14:textId="77777777" w:rsidR="000A0C42" w:rsidRDefault="000A0C42" w:rsidP="00887F03"/>
    <w:p w14:paraId="568C9CF8" w14:textId="48529972" w:rsidR="00A87864" w:rsidRDefault="00A87864" w:rsidP="00A87864">
      <w:r>
        <w:t xml:space="preserve">Op fc02 is een </w:t>
      </w:r>
      <w:proofErr w:type="spellStart"/>
      <w:r>
        <w:t>txa</w:t>
      </w:r>
      <w:proofErr w:type="spellEnd"/>
      <w:r>
        <w:t>-moment gedefinieerd, PRM TXA02=15.</w:t>
      </w:r>
    </w:p>
    <w:p w14:paraId="6B6EC13D" w14:textId="792309ED" w:rsidR="00A87864" w:rsidRDefault="00A87864" w:rsidP="00A87864">
      <w:r>
        <w:t xml:space="preserve">Op fc08 is een </w:t>
      </w:r>
      <w:proofErr w:type="spellStart"/>
      <w:r>
        <w:t>txa</w:t>
      </w:r>
      <w:proofErr w:type="spellEnd"/>
      <w:r>
        <w:t>-moment gedefinieerd, PRM TXA08=15.</w:t>
      </w:r>
    </w:p>
    <w:p w14:paraId="2EF97D08" w14:textId="77777777" w:rsidR="00A87864" w:rsidRDefault="00A87864" w:rsidP="00887F03"/>
    <w:p w14:paraId="2774D1DA" w14:textId="28CA0094" w:rsidR="006A45D9" w:rsidRDefault="006A45D9" w:rsidP="00887F03">
      <w:r>
        <w:t xml:space="preserve">Op fc02 is een </w:t>
      </w:r>
      <w:proofErr w:type="spellStart"/>
      <w:r>
        <w:t>txc</w:t>
      </w:r>
      <w:proofErr w:type="spellEnd"/>
      <w:r>
        <w:t>-moment gedefinieerd, PRM TXC02=</w:t>
      </w:r>
      <w:r w:rsidR="00A87864">
        <w:t>15</w:t>
      </w:r>
      <w:r>
        <w:t>.</w:t>
      </w:r>
    </w:p>
    <w:p w14:paraId="47A3630C" w14:textId="27154624" w:rsidR="00706F0A" w:rsidRDefault="00706F0A" w:rsidP="00887F03">
      <w:r>
        <w:t>Op fc0</w:t>
      </w:r>
      <w:r w:rsidR="004A3589">
        <w:t>8</w:t>
      </w:r>
      <w:r>
        <w:t xml:space="preserve"> is een </w:t>
      </w:r>
      <w:proofErr w:type="spellStart"/>
      <w:r>
        <w:t>txc</w:t>
      </w:r>
      <w:proofErr w:type="spellEnd"/>
      <w:r>
        <w:t>-m</w:t>
      </w:r>
      <w:r w:rsidR="00A87864">
        <w:t>oment gedefinieerd, PRM TXC08=15</w:t>
      </w:r>
      <w:r>
        <w:t>.</w:t>
      </w:r>
    </w:p>
    <w:p w14:paraId="621BAECE" w14:textId="06D93B5C" w:rsidR="000A0C42" w:rsidRDefault="000A0C42" w:rsidP="00887F03"/>
    <w:p w14:paraId="5B0E00CE" w14:textId="64BFE78A" w:rsidR="006A45D9" w:rsidRDefault="006A45D9" w:rsidP="00887F03">
      <w:r>
        <w:t xml:space="preserve">De overige PRM TXA/C/E hebben standaard waarde 999. </w:t>
      </w:r>
    </w:p>
    <w:p w14:paraId="13B55435" w14:textId="4DDA201A" w:rsidR="002E107B" w:rsidRDefault="002E107B" w:rsidP="002E107B">
      <w:pPr>
        <w:pStyle w:val="Kop2"/>
      </w:pPr>
      <w:bookmarkStart w:id="34" w:name="_Ref520218702"/>
      <w:bookmarkStart w:id="35" w:name="_Toc520218721"/>
      <w:r>
        <w:t>Halfstar programma speciaal</w:t>
      </w:r>
      <w:bookmarkEnd w:id="34"/>
      <w:bookmarkEnd w:id="35"/>
    </w:p>
    <w:p w14:paraId="7E40FC0F" w14:textId="1A458904" w:rsidR="00113EDE" w:rsidRDefault="00113EDE" w:rsidP="00887F03">
      <w:r>
        <w:t xml:space="preserve">[vanuit de expertise wordt dit onderdeel van de applicatie bij voorkeur door een senior </w:t>
      </w:r>
      <w:r w:rsidR="001900F3">
        <w:t xml:space="preserve">programmeur </w:t>
      </w:r>
      <w:r>
        <w:t>behandeld]</w:t>
      </w:r>
    </w:p>
    <w:p w14:paraId="1EBE4B7F" w14:textId="77777777" w:rsidR="00113EDE" w:rsidRDefault="00113EDE" w:rsidP="00887F03"/>
    <w:p w14:paraId="312280D6" w14:textId="57425EA2" w:rsidR="002E107B" w:rsidRDefault="002E107B" w:rsidP="00887F03">
      <w:r>
        <w:t xml:space="preserve">In een spitsuur wordt meestal niet vaker dan 2 a 3 maal per uur een voetgangersaanvraag gezet op alle 8 mogelijke richtingen. De situatie op dit kruispunt is daarmee zodanig, dat continu rekening houden met de lange voetgangersoversteken zeer nadelig werkt voor de Transyt-berekeningen in Toptrac. Het idee om hier mee om te gaan is </w:t>
      </w:r>
      <w:r w:rsidR="00C15E7B">
        <w:t xml:space="preserve">als volgt. </w:t>
      </w:r>
      <w:r w:rsidR="00113EDE">
        <w:t xml:space="preserve">Vanuit Toptrac worden alle signaalgroepen aangeboden met </w:t>
      </w:r>
      <w:proofErr w:type="spellStart"/>
      <w:r w:rsidR="00113EDE">
        <w:t>txb</w:t>
      </w:r>
      <w:proofErr w:type="spellEnd"/>
      <w:r w:rsidR="00113EDE">
        <w:t>/</w:t>
      </w:r>
      <w:proofErr w:type="spellStart"/>
      <w:r w:rsidR="00113EDE">
        <w:t>txd</w:t>
      </w:r>
      <w:proofErr w:type="spellEnd"/>
      <w:r w:rsidR="00113EDE">
        <w:t xml:space="preserve">-momenten, maar daarbij </w:t>
      </w:r>
      <w:r w:rsidR="001900F3">
        <w:t>zijn de conflicten met de voetg</w:t>
      </w:r>
      <w:r w:rsidR="00113EDE">
        <w:t>a</w:t>
      </w:r>
      <w:r w:rsidR="001900F3">
        <w:t>n</w:t>
      </w:r>
      <w:r w:rsidR="00113EDE">
        <w:t>gersrichtingen genegeerd. Dit moet dus niet door de applicatie gecontroleerd worden.</w:t>
      </w:r>
    </w:p>
    <w:p w14:paraId="4FF7AFC6" w14:textId="3DE6BA42" w:rsidR="00113EDE" w:rsidRDefault="00113EDE" w:rsidP="00887F03">
      <w:r>
        <w:t xml:space="preserve">Zolang er geen aanvraag is op een voetgangersrichting, worden in het actuele plan alle tijden </w:t>
      </w:r>
      <w:r w:rsidR="001900F3">
        <w:t>van</w:t>
      </w:r>
      <w:r>
        <w:t xml:space="preserve"> PL1uitgevoerd. </w:t>
      </w:r>
      <w:r w:rsidR="001900F3">
        <w:t xml:space="preserve">Dit zal in &gt;95% van de tijd het geval zijn. </w:t>
      </w:r>
    </w:p>
    <w:p w14:paraId="57843FB4" w14:textId="30836A81" w:rsidR="001900F3" w:rsidRDefault="001900F3" w:rsidP="00887F03">
      <w:r>
        <w:t xml:space="preserve">Als er wel een aanvraag is op een voetgangersrichting, dan zijn de </w:t>
      </w:r>
      <w:proofErr w:type="spellStart"/>
      <w:r>
        <w:t>txb</w:t>
      </w:r>
      <w:proofErr w:type="spellEnd"/>
      <w:r>
        <w:t>/</w:t>
      </w:r>
      <w:proofErr w:type="spellStart"/>
      <w:r>
        <w:t>txd</w:t>
      </w:r>
      <w:proofErr w:type="spellEnd"/>
      <w:r>
        <w:t>-tijden voor die fc3x/9X-combinatie leidend. Het conflict dat na de voetgangers komt, kan pas later realiseren. Het conflict voorafgaand aan de voetgangersrichtingen, wordt eerder afgebroken. Beide met in acht neming van de garantiegroentijd. Indien dit tot conflict leidt, dan wordt de voetgangersrichting er niet uitgedrukt, maar de andere conflictrichtingen.</w:t>
      </w:r>
    </w:p>
    <w:p w14:paraId="3C99A3E4" w14:textId="27EEA75A" w:rsidR="001900F3" w:rsidRDefault="001900F3" w:rsidP="00887F03">
      <w:r>
        <w:t xml:space="preserve">Na een realisatie van een voetganger tijdens Toptrac, kan deze de volgende cyclus niet nog eens realiseren (alternatief zou welk mogen, maar die kans is natuurlijk klein) . Dit om de sterk ingekorte conflictrichtingen niet al te veel te benadelen. De cyclus erna mag de voetganger weer komen. </w:t>
      </w:r>
    </w:p>
    <w:p w14:paraId="0996EC69" w14:textId="2F018AB2" w:rsidR="001900F3" w:rsidRPr="00B23570" w:rsidRDefault="001900F3" w:rsidP="00887F03">
      <w:r>
        <w:t>Degene die dit stuk behandeld, wordt verzocht voorafgaand aan dit programmeren e.e.a. door te nemen met Maarten Strating omdat het hier gaat om een stuk functionaliteit dat niet eerder is gemaakt in CCOL.</w:t>
      </w:r>
    </w:p>
    <w:p w14:paraId="4341D539" w14:textId="77777777" w:rsidR="00FC5F6D" w:rsidRDefault="006453FE" w:rsidP="00FC5F6D">
      <w:pPr>
        <w:pStyle w:val="Kop1"/>
      </w:pPr>
      <w:bookmarkStart w:id="36" w:name="_Toc520218722"/>
      <w:proofErr w:type="spellStart"/>
      <w:r>
        <w:lastRenderedPageBreak/>
        <w:t>Signaalgroepinstellingen</w:t>
      </w:r>
      <w:bookmarkEnd w:id="36"/>
      <w:proofErr w:type="spellEnd"/>
    </w:p>
    <w:p w14:paraId="4F9DC53F" w14:textId="77777777" w:rsidR="00FE52F3" w:rsidRPr="00FE52F3" w:rsidRDefault="00FE52F3" w:rsidP="00FE52F3">
      <w:r>
        <w:t>Alle signaalgroepen staan vermeld in het topologiebestand, zie referenties.</w:t>
      </w:r>
    </w:p>
    <w:p w14:paraId="72A4DE0C" w14:textId="77777777" w:rsidR="006453FE" w:rsidRDefault="006453FE" w:rsidP="006453FE">
      <w:pPr>
        <w:pStyle w:val="Kop2"/>
      </w:pPr>
      <w:bookmarkStart w:id="37" w:name="_Toc520218723"/>
      <w:r w:rsidRPr="006453FE">
        <w:t>Wachtstand</w:t>
      </w:r>
      <w:bookmarkEnd w:id="37"/>
    </w:p>
    <w:p w14:paraId="1B9FCE10" w14:textId="2ADAD9FA" w:rsidR="0059000C" w:rsidRDefault="008673D3" w:rsidP="006453FE">
      <w:r>
        <w:t xml:space="preserve">Hier geldt wachtstand rood. </w:t>
      </w:r>
    </w:p>
    <w:p w14:paraId="5CB10EC2" w14:textId="77777777" w:rsidR="006453FE" w:rsidRDefault="006453FE" w:rsidP="006453FE">
      <w:pPr>
        <w:pStyle w:val="Kop2"/>
      </w:pPr>
      <w:bookmarkStart w:id="38" w:name="_Toc520218724"/>
      <w:proofErr w:type="spellStart"/>
      <w:r w:rsidRPr="006453FE">
        <w:t>Vastgroentijden</w:t>
      </w:r>
      <w:bookmarkEnd w:id="38"/>
      <w:proofErr w:type="spellEnd"/>
    </w:p>
    <w:p w14:paraId="302FC04F" w14:textId="5236BA69" w:rsidR="008673D3" w:rsidRDefault="008673D3" w:rsidP="008673D3">
      <w:r>
        <w:t xml:space="preserve">De </w:t>
      </w:r>
      <w:proofErr w:type="spellStart"/>
      <w:r>
        <w:t>vastgroentijden</w:t>
      </w:r>
      <w:proofErr w:type="spellEnd"/>
      <w:r>
        <w:t xml:space="preserve"> van de voetgangersrichtingen staan </w:t>
      </w:r>
      <w:r w:rsidR="0063134B">
        <w:t xml:space="preserve">in </w:t>
      </w:r>
      <w:r>
        <w:t xml:space="preserve">onderstaande tabel. De overige </w:t>
      </w:r>
      <w:proofErr w:type="spellStart"/>
      <w:r>
        <w:t>vastgroentijden</w:t>
      </w:r>
      <w:proofErr w:type="spellEnd"/>
      <w:r>
        <w:t xml:space="preserve"> zijn volgens de standaard.</w:t>
      </w:r>
    </w:p>
    <w:tbl>
      <w:tblPr>
        <w:tblW w:w="3823" w:type="dxa"/>
        <w:tblCellMar>
          <w:left w:w="70" w:type="dxa"/>
          <w:right w:w="70" w:type="dxa"/>
        </w:tblCellMar>
        <w:tblLook w:val="04A0" w:firstRow="1" w:lastRow="0" w:firstColumn="1" w:lastColumn="0" w:noHBand="0" w:noVBand="1"/>
      </w:tblPr>
      <w:tblGrid>
        <w:gridCol w:w="2120"/>
        <w:gridCol w:w="1703"/>
      </w:tblGrid>
      <w:tr w:rsidR="008673D3" w:rsidRPr="00D03973" w14:paraId="05FE5AC9" w14:textId="77777777" w:rsidTr="00E470F9">
        <w:trPr>
          <w:trHeight w:val="264"/>
        </w:trPr>
        <w:tc>
          <w:tcPr>
            <w:tcW w:w="2120" w:type="dxa"/>
            <w:tcBorders>
              <w:top w:val="single" w:sz="4" w:space="0" w:color="auto"/>
              <w:left w:val="single" w:sz="4" w:space="0" w:color="auto"/>
              <w:bottom w:val="nil"/>
              <w:right w:val="single" w:sz="4" w:space="0" w:color="auto"/>
            </w:tcBorders>
            <w:shd w:val="clear" w:color="auto" w:fill="auto"/>
            <w:noWrap/>
            <w:vAlign w:val="bottom"/>
            <w:hideMark/>
          </w:tcPr>
          <w:p w14:paraId="0FCE9D74" w14:textId="77777777" w:rsidR="008673D3" w:rsidRPr="00D03973" w:rsidRDefault="008673D3" w:rsidP="00E470F9">
            <w:pPr>
              <w:spacing w:line="240" w:lineRule="auto"/>
              <w:jc w:val="center"/>
              <w:rPr>
                <w:rFonts w:cs="Arial"/>
              </w:rPr>
            </w:pPr>
            <w:r w:rsidRPr="00D03973">
              <w:rPr>
                <w:rFonts w:cs="Arial"/>
              </w:rPr>
              <w:t>FC</w:t>
            </w:r>
          </w:p>
        </w:tc>
        <w:tc>
          <w:tcPr>
            <w:tcW w:w="1703" w:type="dxa"/>
            <w:tcBorders>
              <w:top w:val="single" w:sz="4" w:space="0" w:color="auto"/>
              <w:left w:val="nil"/>
              <w:bottom w:val="single" w:sz="4" w:space="0" w:color="auto"/>
              <w:right w:val="single" w:sz="4" w:space="0" w:color="auto"/>
            </w:tcBorders>
            <w:shd w:val="clear" w:color="auto" w:fill="auto"/>
            <w:noWrap/>
            <w:vAlign w:val="bottom"/>
            <w:hideMark/>
          </w:tcPr>
          <w:p w14:paraId="047B371F" w14:textId="77777777" w:rsidR="008673D3" w:rsidRPr="00D03973" w:rsidRDefault="008673D3" w:rsidP="00E470F9">
            <w:pPr>
              <w:spacing w:line="240" w:lineRule="auto"/>
              <w:jc w:val="center"/>
              <w:rPr>
                <w:rFonts w:cs="Arial"/>
              </w:rPr>
            </w:pPr>
            <w:r w:rsidRPr="00D03973">
              <w:rPr>
                <w:rFonts w:cs="Arial"/>
              </w:rPr>
              <w:t>Vastgroentijd</w:t>
            </w:r>
            <w:r>
              <w:rPr>
                <w:rFonts w:cs="Arial"/>
              </w:rPr>
              <w:t xml:space="preserve"> (s)</w:t>
            </w:r>
          </w:p>
        </w:tc>
      </w:tr>
      <w:tr w:rsidR="008673D3" w:rsidRPr="00D03973" w14:paraId="3C5CF95A" w14:textId="77777777" w:rsidTr="00E470F9">
        <w:trPr>
          <w:trHeight w:val="264"/>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D7F2E" w14:textId="77777777" w:rsidR="008673D3" w:rsidRPr="00D03973" w:rsidRDefault="008673D3" w:rsidP="00E470F9">
            <w:pPr>
              <w:spacing w:line="240" w:lineRule="auto"/>
              <w:jc w:val="center"/>
              <w:rPr>
                <w:rFonts w:cs="Arial"/>
              </w:rPr>
            </w:pPr>
            <w:r w:rsidRPr="00D03973">
              <w:rPr>
                <w:rFonts w:cs="Arial"/>
              </w:rPr>
              <w:t>31</w:t>
            </w:r>
          </w:p>
        </w:tc>
        <w:tc>
          <w:tcPr>
            <w:tcW w:w="1703" w:type="dxa"/>
            <w:tcBorders>
              <w:top w:val="nil"/>
              <w:left w:val="nil"/>
              <w:bottom w:val="single" w:sz="4" w:space="0" w:color="auto"/>
              <w:right w:val="single" w:sz="4" w:space="0" w:color="auto"/>
            </w:tcBorders>
            <w:shd w:val="clear" w:color="auto" w:fill="auto"/>
            <w:noWrap/>
            <w:vAlign w:val="bottom"/>
            <w:hideMark/>
          </w:tcPr>
          <w:p w14:paraId="7734B6FD" w14:textId="191D6014" w:rsidR="008673D3" w:rsidRPr="00D03973" w:rsidRDefault="008673D3" w:rsidP="00E470F9">
            <w:pPr>
              <w:spacing w:line="240" w:lineRule="auto"/>
              <w:jc w:val="center"/>
              <w:rPr>
                <w:rFonts w:cs="Arial"/>
              </w:rPr>
            </w:pPr>
            <w:r>
              <w:rPr>
                <w:rFonts w:cs="Arial"/>
              </w:rPr>
              <w:t>12</w:t>
            </w:r>
            <w:r w:rsidRPr="00D03973">
              <w:rPr>
                <w:rFonts w:cs="Arial"/>
              </w:rPr>
              <w:t>,0</w:t>
            </w:r>
          </w:p>
        </w:tc>
      </w:tr>
      <w:tr w:rsidR="008673D3" w:rsidRPr="00D03973" w14:paraId="110F2802"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55D6CBD5" w14:textId="77777777" w:rsidR="008673D3" w:rsidRPr="00D03973" w:rsidRDefault="008673D3" w:rsidP="00E470F9">
            <w:pPr>
              <w:spacing w:line="240" w:lineRule="auto"/>
              <w:jc w:val="center"/>
              <w:rPr>
                <w:rFonts w:cs="Arial"/>
              </w:rPr>
            </w:pPr>
            <w:r>
              <w:rPr>
                <w:rFonts w:cs="Arial"/>
              </w:rPr>
              <w:t>32</w:t>
            </w:r>
          </w:p>
        </w:tc>
        <w:tc>
          <w:tcPr>
            <w:tcW w:w="1703" w:type="dxa"/>
            <w:tcBorders>
              <w:top w:val="nil"/>
              <w:left w:val="nil"/>
              <w:bottom w:val="single" w:sz="4" w:space="0" w:color="auto"/>
              <w:right w:val="single" w:sz="4" w:space="0" w:color="auto"/>
            </w:tcBorders>
            <w:shd w:val="clear" w:color="auto" w:fill="auto"/>
            <w:noWrap/>
            <w:vAlign w:val="bottom"/>
          </w:tcPr>
          <w:p w14:paraId="2C5697ED" w14:textId="4D86C5B1" w:rsidR="008673D3" w:rsidRPr="00D03973" w:rsidRDefault="008673D3" w:rsidP="00E470F9">
            <w:pPr>
              <w:spacing w:line="240" w:lineRule="auto"/>
              <w:jc w:val="center"/>
              <w:rPr>
                <w:rFonts w:cs="Arial"/>
              </w:rPr>
            </w:pPr>
            <w:r>
              <w:rPr>
                <w:rFonts w:cs="Arial"/>
              </w:rPr>
              <w:t>7</w:t>
            </w:r>
            <w:r w:rsidRPr="00D03973">
              <w:rPr>
                <w:rFonts w:cs="Arial"/>
              </w:rPr>
              <w:t>,0</w:t>
            </w:r>
          </w:p>
        </w:tc>
      </w:tr>
      <w:tr w:rsidR="008673D3" w:rsidRPr="00D03973" w14:paraId="54660A76"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0D7E7E17" w14:textId="77777777" w:rsidR="008673D3" w:rsidRPr="00D03973" w:rsidRDefault="008673D3" w:rsidP="00E470F9">
            <w:pPr>
              <w:spacing w:line="240" w:lineRule="auto"/>
              <w:jc w:val="center"/>
              <w:rPr>
                <w:rFonts w:cs="Arial"/>
              </w:rPr>
            </w:pPr>
            <w:r w:rsidRPr="00D03973">
              <w:rPr>
                <w:rFonts w:cs="Arial"/>
              </w:rPr>
              <w:t>33</w:t>
            </w:r>
          </w:p>
        </w:tc>
        <w:tc>
          <w:tcPr>
            <w:tcW w:w="1703" w:type="dxa"/>
            <w:tcBorders>
              <w:top w:val="nil"/>
              <w:left w:val="nil"/>
              <w:bottom w:val="single" w:sz="4" w:space="0" w:color="auto"/>
              <w:right w:val="single" w:sz="4" w:space="0" w:color="auto"/>
            </w:tcBorders>
            <w:shd w:val="clear" w:color="auto" w:fill="auto"/>
            <w:noWrap/>
            <w:vAlign w:val="bottom"/>
          </w:tcPr>
          <w:p w14:paraId="48B7F605" w14:textId="2363249F" w:rsidR="008673D3" w:rsidRPr="00D03973" w:rsidRDefault="008673D3" w:rsidP="00E470F9">
            <w:pPr>
              <w:spacing w:line="240" w:lineRule="auto"/>
              <w:jc w:val="center"/>
              <w:rPr>
                <w:rFonts w:cs="Arial"/>
              </w:rPr>
            </w:pPr>
            <w:r>
              <w:rPr>
                <w:rFonts w:cs="Arial"/>
              </w:rPr>
              <w:t>9</w:t>
            </w:r>
            <w:r w:rsidRPr="00D03973">
              <w:rPr>
                <w:rFonts w:cs="Arial"/>
              </w:rPr>
              <w:t>,0</w:t>
            </w:r>
          </w:p>
        </w:tc>
      </w:tr>
      <w:tr w:rsidR="008673D3" w:rsidRPr="00D03973" w14:paraId="60F0F4C6"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69AC393D" w14:textId="77777777" w:rsidR="008673D3" w:rsidRPr="00D03973" w:rsidRDefault="008673D3" w:rsidP="00E470F9">
            <w:pPr>
              <w:spacing w:line="240" w:lineRule="auto"/>
              <w:jc w:val="center"/>
              <w:rPr>
                <w:rFonts w:cs="Arial"/>
              </w:rPr>
            </w:pPr>
            <w:r>
              <w:rPr>
                <w:rFonts w:cs="Arial"/>
              </w:rPr>
              <w:t>34</w:t>
            </w:r>
          </w:p>
        </w:tc>
        <w:tc>
          <w:tcPr>
            <w:tcW w:w="1703" w:type="dxa"/>
            <w:tcBorders>
              <w:top w:val="nil"/>
              <w:left w:val="nil"/>
              <w:bottom w:val="single" w:sz="4" w:space="0" w:color="auto"/>
              <w:right w:val="single" w:sz="4" w:space="0" w:color="auto"/>
            </w:tcBorders>
            <w:shd w:val="clear" w:color="auto" w:fill="auto"/>
            <w:noWrap/>
            <w:vAlign w:val="bottom"/>
          </w:tcPr>
          <w:p w14:paraId="0F1CDA57" w14:textId="2EF63413" w:rsidR="008673D3" w:rsidRPr="00D03973" w:rsidRDefault="008673D3" w:rsidP="00E470F9">
            <w:pPr>
              <w:spacing w:line="240" w:lineRule="auto"/>
              <w:jc w:val="center"/>
              <w:rPr>
                <w:rFonts w:cs="Arial"/>
              </w:rPr>
            </w:pPr>
            <w:r>
              <w:rPr>
                <w:rFonts w:cs="Arial"/>
              </w:rPr>
              <w:t>7</w:t>
            </w:r>
            <w:r w:rsidRPr="00D03973">
              <w:rPr>
                <w:rFonts w:cs="Arial"/>
              </w:rPr>
              <w:t>,0</w:t>
            </w:r>
          </w:p>
        </w:tc>
      </w:tr>
      <w:tr w:rsidR="008673D3" w:rsidRPr="00D03973" w14:paraId="7AA11E6B"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16EB407A" w14:textId="77777777" w:rsidR="008673D3" w:rsidRPr="00D03973" w:rsidRDefault="008673D3" w:rsidP="00E470F9">
            <w:pPr>
              <w:spacing w:line="240" w:lineRule="auto"/>
              <w:jc w:val="center"/>
              <w:rPr>
                <w:rFonts w:cs="Arial"/>
              </w:rPr>
            </w:pPr>
            <w:r w:rsidRPr="00D03973">
              <w:rPr>
                <w:rFonts w:cs="Arial"/>
              </w:rPr>
              <w:t>35</w:t>
            </w:r>
          </w:p>
        </w:tc>
        <w:tc>
          <w:tcPr>
            <w:tcW w:w="1703" w:type="dxa"/>
            <w:tcBorders>
              <w:top w:val="nil"/>
              <w:left w:val="nil"/>
              <w:bottom w:val="single" w:sz="4" w:space="0" w:color="auto"/>
              <w:right w:val="single" w:sz="4" w:space="0" w:color="auto"/>
            </w:tcBorders>
            <w:shd w:val="clear" w:color="auto" w:fill="auto"/>
            <w:noWrap/>
            <w:vAlign w:val="bottom"/>
          </w:tcPr>
          <w:p w14:paraId="5A15350D" w14:textId="4C31297A" w:rsidR="008673D3" w:rsidRPr="00D03973" w:rsidRDefault="008673D3" w:rsidP="00E470F9">
            <w:pPr>
              <w:spacing w:line="240" w:lineRule="auto"/>
              <w:jc w:val="center"/>
              <w:rPr>
                <w:rFonts w:cs="Arial"/>
              </w:rPr>
            </w:pPr>
            <w:r>
              <w:rPr>
                <w:rFonts w:cs="Arial"/>
              </w:rPr>
              <w:t>12,0</w:t>
            </w:r>
          </w:p>
        </w:tc>
      </w:tr>
      <w:tr w:rsidR="008673D3" w:rsidRPr="00D03973" w14:paraId="61B05CE7"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1218E1E4" w14:textId="77777777" w:rsidR="008673D3" w:rsidRPr="00D03973" w:rsidRDefault="008673D3" w:rsidP="00E470F9">
            <w:pPr>
              <w:spacing w:line="240" w:lineRule="auto"/>
              <w:jc w:val="center"/>
              <w:rPr>
                <w:rFonts w:cs="Arial"/>
              </w:rPr>
            </w:pPr>
            <w:r>
              <w:rPr>
                <w:rFonts w:cs="Arial"/>
              </w:rPr>
              <w:t>36</w:t>
            </w:r>
          </w:p>
        </w:tc>
        <w:tc>
          <w:tcPr>
            <w:tcW w:w="1703" w:type="dxa"/>
            <w:tcBorders>
              <w:top w:val="nil"/>
              <w:left w:val="nil"/>
              <w:bottom w:val="single" w:sz="4" w:space="0" w:color="auto"/>
              <w:right w:val="single" w:sz="4" w:space="0" w:color="auto"/>
            </w:tcBorders>
            <w:shd w:val="clear" w:color="auto" w:fill="auto"/>
            <w:noWrap/>
            <w:vAlign w:val="bottom"/>
          </w:tcPr>
          <w:p w14:paraId="5F9E9469" w14:textId="4C5D3E43" w:rsidR="008673D3" w:rsidRDefault="008673D3" w:rsidP="00E470F9">
            <w:pPr>
              <w:spacing w:line="240" w:lineRule="auto"/>
              <w:jc w:val="center"/>
              <w:rPr>
                <w:rFonts w:cs="Arial"/>
              </w:rPr>
            </w:pPr>
            <w:r>
              <w:rPr>
                <w:rFonts w:cs="Arial"/>
              </w:rPr>
              <w:t>6</w:t>
            </w:r>
            <w:r w:rsidRPr="00D03973">
              <w:rPr>
                <w:rFonts w:cs="Arial"/>
              </w:rPr>
              <w:t>,0</w:t>
            </w:r>
          </w:p>
        </w:tc>
      </w:tr>
      <w:tr w:rsidR="008673D3" w:rsidRPr="00D03973" w14:paraId="0040156F"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45E9052D" w14:textId="77777777" w:rsidR="008673D3" w:rsidRPr="00D03973" w:rsidRDefault="008673D3" w:rsidP="00E470F9">
            <w:pPr>
              <w:spacing w:line="240" w:lineRule="auto"/>
              <w:jc w:val="center"/>
              <w:rPr>
                <w:rFonts w:cs="Arial"/>
              </w:rPr>
            </w:pPr>
            <w:r w:rsidRPr="00D03973">
              <w:rPr>
                <w:rFonts w:cs="Arial"/>
              </w:rPr>
              <w:t>37</w:t>
            </w:r>
          </w:p>
        </w:tc>
        <w:tc>
          <w:tcPr>
            <w:tcW w:w="1703" w:type="dxa"/>
            <w:tcBorders>
              <w:top w:val="nil"/>
              <w:left w:val="nil"/>
              <w:bottom w:val="single" w:sz="4" w:space="0" w:color="auto"/>
              <w:right w:val="single" w:sz="4" w:space="0" w:color="auto"/>
            </w:tcBorders>
            <w:shd w:val="clear" w:color="auto" w:fill="auto"/>
            <w:noWrap/>
            <w:vAlign w:val="bottom"/>
          </w:tcPr>
          <w:p w14:paraId="17786179" w14:textId="104251E9" w:rsidR="008673D3" w:rsidRDefault="008673D3" w:rsidP="00E470F9">
            <w:pPr>
              <w:spacing w:line="240" w:lineRule="auto"/>
              <w:jc w:val="center"/>
              <w:rPr>
                <w:rFonts w:cs="Arial"/>
              </w:rPr>
            </w:pPr>
            <w:r>
              <w:rPr>
                <w:rFonts w:cs="Arial"/>
              </w:rPr>
              <w:t>9,0</w:t>
            </w:r>
          </w:p>
        </w:tc>
      </w:tr>
      <w:tr w:rsidR="008673D3" w:rsidRPr="00D03973" w14:paraId="4F3DE644"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3582F8D3" w14:textId="77777777" w:rsidR="008673D3" w:rsidRPr="00D03973" w:rsidRDefault="008673D3" w:rsidP="00E470F9">
            <w:pPr>
              <w:spacing w:line="240" w:lineRule="auto"/>
              <w:jc w:val="center"/>
              <w:rPr>
                <w:rFonts w:cs="Arial"/>
              </w:rPr>
            </w:pPr>
            <w:r>
              <w:rPr>
                <w:rFonts w:cs="Arial"/>
              </w:rPr>
              <w:t>38</w:t>
            </w:r>
          </w:p>
        </w:tc>
        <w:tc>
          <w:tcPr>
            <w:tcW w:w="1703" w:type="dxa"/>
            <w:tcBorders>
              <w:top w:val="nil"/>
              <w:left w:val="nil"/>
              <w:bottom w:val="single" w:sz="4" w:space="0" w:color="auto"/>
              <w:right w:val="single" w:sz="4" w:space="0" w:color="auto"/>
            </w:tcBorders>
            <w:shd w:val="clear" w:color="auto" w:fill="auto"/>
            <w:noWrap/>
            <w:vAlign w:val="bottom"/>
          </w:tcPr>
          <w:p w14:paraId="7C9084A7" w14:textId="06C2D2C8" w:rsidR="008673D3" w:rsidRDefault="008673D3" w:rsidP="00E470F9">
            <w:pPr>
              <w:spacing w:line="240" w:lineRule="auto"/>
              <w:jc w:val="center"/>
              <w:rPr>
                <w:rFonts w:cs="Arial"/>
              </w:rPr>
            </w:pPr>
            <w:r>
              <w:rPr>
                <w:rFonts w:cs="Arial"/>
              </w:rPr>
              <w:t>5,0</w:t>
            </w:r>
          </w:p>
        </w:tc>
      </w:tr>
      <w:tr w:rsidR="008673D3" w:rsidRPr="00D03973" w14:paraId="7D343231"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14:paraId="14B79240" w14:textId="77777777" w:rsidR="008673D3" w:rsidRPr="00D03973" w:rsidRDefault="008673D3" w:rsidP="00E470F9">
            <w:pPr>
              <w:spacing w:line="240" w:lineRule="auto"/>
              <w:jc w:val="center"/>
              <w:rPr>
                <w:rFonts w:cs="Arial"/>
              </w:rPr>
            </w:pPr>
            <w:r>
              <w:rPr>
                <w:rFonts w:cs="Arial"/>
              </w:rPr>
              <w:t>91</w:t>
            </w:r>
          </w:p>
        </w:tc>
        <w:tc>
          <w:tcPr>
            <w:tcW w:w="1703" w:type="dxa"/>
            <w:tcBorders>
              <w:top w:val="nil"/>
              <w:left w:val="nil"/>
              <w:bottom w:val="single" w:sz="4" w:space="0" w:color="auto"/>
              <w:right w:val="single" w:sz="4" w:space="0" w:color="auto"/>
            </w:tcBorders>
            <w:shd w:val="clear" w:color="auto" w:fill="auto"/>
            <w:noWrap/>
            <w:vAlign w:val="bottom"/>
          </w:tcPr>
          <w:p w14:paraId="61726908" w14:textId="07851069" w:rsidR="008673D3" w:rsidRPr="00D03973" w:rsidRDefault="008673D3" w:rsidP="00E470F9">
            <w:pPr>
              <w:spacing w:line="240" w:lineRule="auto"/>
              <w:jc w:val="center"/>
              <w:rPr>
                <w:rFonts w:cs="Arial"/>
              </w:rPr>
            </w:pPr>
            <w:r>
              <w:rPr>
                <w:rFonts w:cs="Arial"/>
              </w:rPr>
              <w:t>7,0</w:t>
            </w:r>
          </w:p>
        </w:tc>
      </w:tr>
      <w:tr w:rsidR="008673D3" w:rsidRPr="00D03973" w14:paraId="17464D8D"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56767D48" w14:textId="77777777" w:rsidR="008673D3" w:rsidRDefault="008673D3" w:rsidP="00E470F9">
            <w:pPr>
              <w:spacing w:line="240" w:lineRule="auto"/>
              <w:jc w:val="center"/>
              <w:rPr>
                <w:rFonts w:cs="Arial"/>
              </w:rPr>
            </w:pPr>
            <w:r>
              <w:rPr>
                <w:rFonts w:cs="Arial"/>
              </w:rPr>
              <w:t>92</w:t>
            </w:r>
          </w:p>
        </w:tc>
        <w:tc>
          <w:tcPr>
            <w:tcW w:w="1703" w:type="dxa"/>
            <w:tcBorders>
              <w:top w:val="nil"/>
              <w:left w:val="nil"/>
              <w:bottom w:val="single" w:sz="4" w:space="0" w:color="auto"/>
              <w:right w:val="single" w:sz="4" w:space="0" w:color="auto"/>
            </w:tcBorders>
            <w:shd w:val="clear" w:color="auto" w:fill="auto"/>
            <w:noWrap/>
            <w:vAlign w:val="bottom"/>
          </w:tcPr>
          <w:p w14:paraId="1AB11A2F" w14:textId="3EB5C588" w:rsidR="008673D3" w:rsidRDefault="008673D3" w:rsidP="00E470F9">
            <w:pPr>
              <w:spacing w:line="240" w:lineRule="auto"/>
              <w:jc w:val="center"/>
              <w:rPr>
                <w:rFonts w:cs="Arial"/>
              </w:rPr>
            </w:pPr>
            <w:r>
              <w:rPr>
                <w:rFonts w:cs="Arial"/>
              </w:rPr>
              <w:t>12,0</w:t>
            </w:r>
          </w:p>
        </w:tc>
      </w:tr>
      <w:tr w:rsidR="008673D3" w:rsidRPr="00D03973" w14:paraId="3D0E94D3"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7F19D0D8" w14:textId="77777777" w:rsidR="008673D3" w:rsidRPr="00D03973" w:rsidRDefault="008673D3" w:rsidP="00E470F9">
            <w:pPr>
              <w:spacing w:line="240" w:lineRule="auto"/>
              <w:jc w:val="center"/>
              <w:rPr>
                <w:rFonts w:cs="Arial"/>
              </w:rPr>
            </w:pPr>
            <w:r>
              <w:rPr>
                <w:rFonts w:cs="Arial"/>
              </w:rPr>
              <w:t>93</w:t>
            </w:r>
          </w:p>
        </w:tc>
        <w:tc>
          <w:tcPr>
            <w:tcW w:w="1703" w:type="dxa"/>
            <w:tcBorders>
              <w:top w:val="nil"/>
              <w:left w:val="nil"/>
              <w:bottom w:val="single" w:sz="4" w:space="0" w:color="auto"/>
              <w:right w:val="single" w:sz="4" w:space="0" w:color="auto"/>
            </w:tcBorders>
            <w:shd w:val="clear" w:color="auto" w:fill="auto"/>
            <w:noWrap/>
            <w:vAlign w:val="bottom"/>
          </w:tcPr>
          <w:p w14:paraId="1C6DD845" w14:textId="1966EE7C" w:rsidR="008673D3" w:rsidRPr="00D03973" w:rsidRDefault="008673D3" w:rsidP="00E470F9">
            <w:pPr>
              <w:spacing w:line="240" w:lineRule="auto"/>
              <w:jc w:val="center"/>
              <w:rPr>
                <w:rFonts w:cs="Arial"/>
              </w:rPr>
            </w:pPr>
            <w:r>
              <w:rPr>
                <w:rFonts w:cs="Arial"/>
              </w:rPr>
              <w:t>7</w:t>
            </w:r>
            <w:r w:rsidRPr="00D03973">
              <w:rPr>
                <w:rFonts w:cs="Arial"/>
              </w:rPr>
              <w:t>,0</w:t>
            </w:r>
          </w:p>
        </w:tc>
      </w:tr>
      <w:tr w:rsidR="008673D3" w:rsidRPr="00D03973" w14:paraId="1EBFD1DE"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7370409C" w14:textId="77777777" w:rsidR="008673D3" w:rsidRDefault="008673D3" w:rsidP="00E470F9">
            <w:pPr>
              <w:spacing w:line="240" w:lineRule="auto"/>
              <w:jc w:val="center"/>
              <w:rPr>
                <w:rFonts w:cs="Arial"/>
              </w:rPr>
            </w:pPr>
            <w:r>
              <w:rPr>
                <w:rFonts w:cs="Arial"/>
              </w:rPr>
              <w:t>94</w:t>
            </w:r>
          </w:p>
        </w:tc>
        <w:tc>
          <w:tcPr>
            <w:tcW w:w="1703" w:type="dxa"/>
            <w:tcBorders>
              <w:top w:val="nil"/>
              <w:left w:val="nil"/>
              <w:bottom w:val="single" w:sz="4" w:space="0" w:color="auto"/>
              <w:right w:val="single" w:sz="4" w:space="0" w:color="auto"/>
            </w:tcBorders>
            <w:shd w:val="clear" w:color="auto" w:fill="auto"/>
            <w:noWrap/>
            <w:vAlign w:val="bottom"/>
          </w:tcPr>
          <w:p w14:paraId="346B9855" w14:textId="379F7AC0" w:rsidR="008673D3" w:rsidRPr="00D03973" w:rsidRDefault="008673D3" w:rsidP="00E470F9">
            <w:pPr>
              <w:spacing w:line="240" w:lineRule="auto"/>
              <w:jc w:val="center"/>
              <w:rPr>
                <w:rFonts w:cs="Arial"/>
              </w:rPr>
            </w:pPr>
            <w:r>
              <w:rPr>
                <w:rFonts w:cs="Arial"/>
              </w:rPr>
              <w:t>9</w:t>
            </w:r>
            <w:r w:rsidRPr="00D03973">
              <w:rPr>
                <w:rFonts w:cs="Arial"/>
              </w:rPr>
              <w:t>,0</w:t>
            </w:r>
          </w:p>
        </w:tc>
      </w:tr>
      <w:tr w:rsidR="008673D3" w:rsidRPr="00D03973" w14:paraId="55992DB6"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3FE2F516" w14:textId="77777777" w:rsidR="008673D3" w:rsidRPr="00D03973" w:rsidRDefault="008673D3" w:rsidP="00E470F9">
            <w:pPr>
              <w:spacing w:line="240" w:lineRule="auto"/>
              <w:jc w:val="center"/>
              <w:rPr>
                <w:rFonts w:cs="Arial"/>
              </w:rPr>
            </w:pPr>
            <w:r>
              <w:rPr>
                <w:rFonts w:cs="Arial"/>
              </w:rPr>
              <w:t>95</w:t>
            </w:r>
          </w:p>
        </w:tc>
        <w:tc>
          <w:tcPr>
            <w:tcW w:w="1703" w:type="dxa"/>
            <w:tcBorders>
              <w:top w:val="nil"/>
              <w:left w:val="nil"/>
              <w:bottom w:val="single" w:sz="4" w:space="0" w:color="auto"/>
              <w:right w:val="single" w:sz="4" w:space="0" w:color="auto"/>
            </w:tcBorders>
            <w:shd w:val="clear" w:color="auto" w:fill="auto"/>
            <w:noWrap/>
            <w:vAlign w:val="bottom"/>
          </w:tcPr>
          <w:p w14:paraId="00E112C1" w14:textId="39F315BF" w:rsidR="008673D3" w:rsidRPr="00D03973" w:rsidRDefault="008673D3" w:rsidP="00E470F9">
            <w:pPr>
              <w:spacing w:line="240" w:lineRule="auto"/>
              <w:jc w:val="center"/>
              <w:rPr>
                <w:rFonts w:cs="Arial"/>
              </w:rPr>
            </w:pPr>
            <w:r>
              <w:rPr>
                <w:rFonts w:cs="Arial"/>
              </w:rPr>
              <w:t>6</w:t>
            </w:r>
            <w:r w:rsidRPr="00D03973">
              <w:rPr>
                <w:rFonts w:cs="Arial"/>
              </w:rPr>
              <w:t>,0</w:t>
            </w:r>
          </w:p>
        </w:tc>
      </w:tr>
      <w:tr w:rsidR="008673D3" w:rsidRPr="00D03973" w14:paraId="3D3B0AFD" w14:textId="77777777" w:rsidTr="00E470F9">
        <w:trPr>
          <w:trHeight w:val="264"/>
        </w:trPr>
        <w:tc>
          <w:tcPr>
            <w:tcW w:w="2120" w:type="dxa"/>
            <w:tcBorders>
              <w:top w:val="nil"/>
              <w:left w:val="single" w:sz="4" w:space="0" w:color="auto"/>
              <w:bottom w:val="single" w:sz="4" w:space="0" w:color="auto"/>
              <w:right w:val="single" w:sz="4" w:space="0" w:color="auto"/>
            </w:tcBorders>
            <w:shd w:val="clear" w:color="auto" w:fill="auto"/>
            <w:noWrap/>
            <w:vAlign w:val="bottom"/>
          </w:tcPr>
          <w:p w14:paraId="707B706A" w14:textId="77777777" w:rsidR="008673D3" w:rsidRDefault="008673D3" w:rsidP="00E470F9">
            <w:pPr>
              <w:spacing w:line="240" w:lineRule="auto"/>
              <w:jc w:val="center"/>
              <w:rPr>
                <w:rFonts w:cs="Arial"/>
              </w:rPr>
            </w:pPr>
            <w:r>
              <w:rPr>
                <w:rFonts w:cs="Arial"/>
              </w:rPr>
              <w:t>96</w:t>
            </w:r>
          </w:p>
        </w:tc>
        <w:tc>
          <w:tcPr>
            <w:tcW w:w="1703" w:type="dxa"/>
            <w:tcBorders>
              <w:top w:val="nil"/>
              <w:left w:val="nil"/>
              <w:bottom w:val="single" w:sz="4" w:space="0" w:color="auto"/>
              <w:right w:val="single" w:sz="4" w:space="0" w:color="auto"/>
            </w:tcBorders>
            <w:shd w:val="clear" w:color="auto" w:fill="auto"/>
            <w:noWrap/>
            <w:vAlign w:val="bottom"/>
          </w:tcPr>
          <w:p w14:paraId="4A947AE2" w14:textId="5F15605B" w:rsidR="008673D3" w:rsidRDefault="008673D3" w:rsidP="00E470F9">
            <w:pPr>
              <w:spacing w:line="240" w:lineRule="auto"/>
              <w:jc w:val="center"/>
              <w:rPr>
                <w:rFonts w:cs="Arial"/>
              </w:rPr>
            </w:pPr>
            <w:r>
              <w:rPr>
                <w:rFonts w:cs="Arial"/>
              </w:rPr>
              <w:t>12,0</w:t>
            </w:r>
          </w:p>
        </w:tc>
      </w:tr>
      <w:tr w:rsidR="008673D3" w:rsidRPr="00D03973" w14:paraId="53E81825" w14:textId="77777777" w:rsidTr="00E470F9">
        <w:trPr>
          <w:trHeight w:val="264"/>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1726A" w14:textId="77777777" w:rsidR="008673D3" w:rsidRPr="00D03973" w:rsidRDefault="008673D3" w:rsidP="00E470F9">
            <w:pPr>
              <w:spacing w:line="240" w:lineRule="auto"/>
              <w:jc w:val="center"/>
              <w:rPr>
                <w:rFonts w:cs="Arial"/>
              </w:rPr>
            </w:pPr>
            <w:r>
              <w:rPr>
                <w:rFonts w:cs="Arial"/>
              </w:rPr>
              <w:t>97</w:t>
            </w:r>
          </w:p>
        </w:tc>
        <w:tc>
          <w:tcPr>
            <w:tcW w:w="1703" w:type="dxa"/>
            <w:tcBorders>
              <w:top w:val="single" w:sz="4" w:space="0" w:color="auto"/>
              <w:left w:val="nil"/>
              <w:bottom w:val="single" w:sz="4" w:space="0" w:color="auto"/>
              <w:right w:val="single" w:sz="4" w:space="0" w:color="auto"/>
            </w:tcBorders>
            <w:shd w:val="clear" w:color="auto" w:fill="auto"/>
            <w:noWrap/>
            <w:vAlign w:val="bottom"/>
          </w:tcPr>
          <w:p w14:paraId="272F1291" w14:textId="3A859831" w:rsidR="008673D3" w:rsidRPr="00D03973" w:rsidRDefault="008673D3" w:rsidP="00E470F9">
            <w:pPr>
              <w:spacing w:line="240" w:lineRule="auto"/>
              <w:jc w:val="center"/>
              <w:rPr>
                <w:rFonts w:cs="Arial"/>
              </w:rPr>
            </w:pPr>
            <w:r>
              <w:rPr>
                <w:rFonts w:cs="Arial"/>
              </w:rPr>
              <w:t>5,0</w:t>
            </w:r>
          </w:p>
        </w:tc>
      </w:tr>
      <w:tr w:rsidR="008673D3" w:rsidRPr="00D03973" w14:paraId="100252F2" w14:textId="77777777" w:rsidTr="00E470F9">
        <w:trPr>
          <w:trHeight w:val="264"/>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32A9F" w14:textId="77777777" w:rsidR="008673D3" w:rsidRDefault="008673D3" w:rsidP="00E470F9">
            <w:pPr>
              <w:spacing w:line="240" w:lineRule="auto"/>
              <w:jc w:val="center"/>
              <w:rPr>
                <w:rFonts w:cs="Arial"/>
              </w:rPr>
            </w:pPr>
            <w:r>
              <w:rPr>
                <w:rFonts w:cs="Arial"/>
              </w:rPr>
              <w:t>98</w:t>
            </w:r>
          </w:p>
        </w:tc>
        <w:tc>
          <w:tcPr>
            <w:tcW w:w="1703" w:type="dxa"/>
            <w:tcBorders>
              <w:top w:val="single" w:sz="4" w:space="0" w:color="auto"/>
              <w:left w:val="nil"/>
              <w:bottom w:val="single" w:sz="4" w:space="0" w:color="auto"/>
              <w:right w:val="single" w:sz="4" w:space="0" w:color="auto"/>
            </w:tcBorders>
            <w:shd w:val="clear" w:color="auto" w:fill="auto"/>
            <w:noWrap/>
            <w:vAlign w:val="bottom"/>
          </w:tcPr>
          <w:p w14:paraId="50B6CDCF" w14:textId="0A8A0712" w:rsidR="008673D3" w:rsidRPr="00D03973" w:rsidRDefault="008673D3" w:rsidP="00E470F9">
            <w:pPr>
              <w:spacing w:line="240" w:lineRule="auto"/>
              <w:jc w:val="center"/>
              <w:rPr>
                <w:rFonts w:cs="Arial"/>
              </w:rPr>
            </w:pPr>
            <w:r>
              <w:rPr>
                <w:rFonts w:cs="Arial"/>
              </w:rPr>
              <w:t>9,0</w:t>
            </w:r>
          </w:p>
        </w:tc>
      </w:tr>
    </w:tbl>
    <w:p w14:paraId="76931649" w14:textId="77777777" w:rsidR="00795985" w:rsidRDefault="00795985" w:rsidP="00795985">
      <w:pPr>
        <w:pStyle w:val="Kop2"/>
      </w:pPr>
      <w:bookmarkStart w:id="39" w:name="_Toc520218725"/>
      <w:r>
        <w:t>Geeltijden</w:t>
      </w:r>
      <w:bookmarkEnd w:id="39"/>
    </w:p>
    <w:p w14:paraId="3724F5F3" w14:textId="77777777" w:rsidR="008673D3" w:rsidRDefault="00795985" w:rsidP="008673D3">
      <w:r>
        <w:t>De geeltijden worden ingesteld conform de CROW-richtlijn</w:t>
      </w:r>
      <w:r w:rsidR="00EF4F7B">
        <w:t xml:space="preserve"> 343, wijziging d.d</w:t>
      </w:r>
      <w:r w:rsidR="008B6B41">
        <w:t>.</w:t>
      </w:r>
      <w:r w:rsidR="00EF4F7B">
        <w:t xml:space="preserve"> 17 februari 2016, zie referenties.</w:t>
      </w:r>
      <w:r w:rsidR="008673D3" w:rsidRPr="008673D3">
        <w:t xml:space="preserve"> </w:t>
      </w:r>
    </w:p>
    <w:p w14:paraId="557CF5EC" w14:textId="66B48A27" w:rsidR="008673D3" w:rsidRDefault="008673D3" w:rsidP="008673D3">
      <w:r>
        <w:t>Voor de signaalgroepen waarbij de richtlijn meerdere keuzes openlaat gelden de volgende geeltijden:</w:t>
      </w:r>
    </w:p>
    <w:tbl>
      <w:tblPr>
        <w:tblStyle w:val="Tabelraster"/>
        <w:tblW w:w="0" w:type="auto"/>
        <w:tblLook w:val="04A0" w:firstRow="1" w:lastRow="0" w:firstColumn="1" w:lastColumn="0" w:noHBand="0" w:noVBand="1"/>
      </w:tblPr>
      <w:tblGrid>
        <w:gridCol w:w="2885"/>
        <w:gridCol w:w="2268"/>
      </w:tblGrid>
      <w:tr w:rsidR="008673D3" w14:paraId="439D051E" w14:textId="77777777" w:rsidTr="00E470F9">
        <w:tc>
          <w:tcPr>
            <w:tcW w:w="2885" w:type="dxa"/>
          </w:tcPr>
          <w:p w14:paraId="35F335F4" w14:textId="77777777" w:rsidR="008673D3" w:rsidRDefault="008673D3" w:rsidP="00E470F9">
            <w:r>
              <w:t>Signaalgroep</w:t>
            </w:r>
          </w:p>
        </w:tc>
        <w:tc>
          <w:tcPr>
            <w:tcW w:w="2268" w:type="dxa"/>
          </w:tcPr>
          <w:p w14:paraId="4E69959A" w14:textId="77777777" w:rsidR="008673D3" w:rsidRDefault="008673D3" w:rsidP="00E470F9">
            <w:r>
              <w:t>Geeltijd (s)</w:t>
            </w:r>
          </w:p>
        </w:tc>
      </w:tr>
      <w:tr w:rsidR="008673D3" w14:paraId="4E02235E" w14:textId="77777777" w:rsidTr="00E470F9">
        <w:tc>
          <w:tcPr>
            <w:tcW w:w="2885" w:type="dxa"/>
          </w:tcPr>
          <w:p w14:paraId="79DA375F" w14:textId="611226CD" w:rsidR="008673D3" w:rsidRDefault="008673D3" w:rsidP="00E470F9">
            <w:r>
              <w:t>21, 22, 25, 26, 27, 28</w:t>
            </w:r>
          </w:p>
        </w:tc>
        <w:tc>
          <w:tcPr>
            <w:tcW w:w="2268" w:type="dxa"/>
          </w:tcPr>
          <w:p w14:paraId="438B31CB" w14:textId="77777777" w:rsidR="008673D3" w:rsidRDefault="008673D3" w:rsidP="00E470F9">
            <w:r>
              <w:t>3,0</w:t>
            </w:r>
          </w:p>
        </w:tc>
      </w:tr>
    </w:tbl>
    <w:p w14:paraId="250F8462" w14:textId="77777777" w:rsidR="00795985" w:rsidRDefault="00795985" w:rsidP="00795985">
      <w:pPr>
        <w:pStyle w:val="Kop2"/>
      </w:pPr>
      <w:bookmarkStart w:id="40" w:name="_Toc520218726"/>
      <w:r>
        <w:t>Garantietijden</w:t>
      </w:r>
      <w:bookmarkEnd w:id="40"/>
    </w:p>
    <w:p w14:paraId="5F565BCC" w14:textId="77777777" w:rsidR="00795985" w:rsidRDefault="0018244F" w:rsidP="00CA248B">
      <w:r>
        <w:t xml:space="preserve">Voor de garantierood-, garantiegeel- en garantiegroentijden gelden de </w:t>
      </w:r>
      <w:proofErr w:type="spellStart"/>
      <w:r>
        <w:t>defaultinstellingen</w:t>
      </w:r>
      <w:proofErr w:type="spellEnd"/>
      <w:r>
        <w:t>.</w:t>
      </w:r>
    </w:p>
    <w:p w14:paraId="0F0C83CB" w14:textId="77777777" w:rsidR="00F57C8D" w:rsidRDefault="00F57C8D" w:rsidP="00F57C8D">
      <w:pPr>
        <w:pStyle w:val="Kop2"/>
      </w:pPr>
      <w:bookmarkStart w:id="41" w:name="_Toc520218727"/>
      <w:r>
        <w:lastRenderedPageBreak/>
        <w:t xml:space="preserve">Wachttijdvoorspellers en </w:t>
      </w:r>
      <w:proofErr w:type="spellStart"/>
      <w:r>
        <w:t>waitsignalering</w:t>
      </w:r>
      <w:bookmarkEnd w:id="41"/>
      <w:proofErr w:type="spellEnd"/>
    </w:p>
    <w:p w14:paraId="2C284BC4" w14:textId="7F532C57" w:rsidR="000733D4" w:rsidRDefault="001B6578" w:rsidP="00F57C8D">
      <w:r>
        <w:t>Wachttijdvoorspellers zijn n</w:t>
      </w:r>
      <w:r w:rsidR="006E62C0">
        <w:t>iet aanwezig.</w:t>
      </w:r>
    </w:p>
    <w:p w14:paraId="505533B6" w14:textId="77777777" w:rsidR="00A812C5" w:rsidRDefault="00A812C5" w:rsidP="008673D3"/>
    <w:p w14:paraId="1E69DC59" w14:textId="50F038B3" w:rsidR="001B6578" w:rsidRDefault="008673D3" w:rsidP="008673D3">
      <w:r>
        <w:t>Alle buitenste druk</w:t>
      </w:r>
      <w:r w:rsidR="0063134B">
        <w:t>k</w:t>
      </w:r>
      <w:r>
        <w:t>noppen van voetgangers</w:t>
      </w:r>
      <w:r w:rsidR="00A812C5">
        <w:t xml:space="preserve"> en alle fietsdrukn</w:t>
      </w:r>
      <w:r w:rsidR="001B6578">
        <w:t>oppen</w:t>
      </w:r>
      <w:r>
        <w:t xml:space="preserve"> zijn voorzien van </w:t>
      </w:r>
      <w:proofErr w:type="spellStart"/>
      <w:r>
        <w:t>waitsignalering</w:t>
      </w:r>
      <w:proofErr w:type="spellEnd"/>
      <w:r w:rsidR="001B6578">
        <w:t xml:space="preserve"> (</w:t>
      </w:r>
      <w:proofErr w:type="spellStart"/>
      <w:r w:rsidR="001B6578">
        <w:t>brightbutton</w:t>
      </w:r>
      <w:proofErr w:type="spellEnd"/>
      <w:r w:rsidR="001B6578">
        <w:t>)</w:t>
      </w:r>
      <w:r>
        <w:t xml:space="preserve">. </w:t>
      </w:r>
      <w:r w:rsidR="001B6578">
        <w:t>De nummering van de uitgangssign</w:t>
      </w:r>
      <w:r w:rsidR="00A812C5">
        <w:t>a</w:t>
      </w:r>
      <w:r w:rsidR="001B6578">
        <w:t xml:space="preserve">len </w:t>
      </w:r>
      <w:r w:rsidR="00A812C5">
        <w:t xml:space="preserve">en bijbehorende drukknoppen </w:t>
      </w:r>
      <w:r w:rsidR="001B6578">
        <w:t xml:space="preserve">is niet evident, daarom is deze </w:t>
      </w:r>
      <w:r w:rsidR="00A812C5">
        <w:t xml:space="preserve">in </w:t>
      </w:r>
      <w:r w:rsidR="00A812C5">
        <w:fldChar w:fldCharType="begin"/>
      </w:r>
      <w:r w:rsidR="00A812C5">
        <w:instrText xml:space="preserve"> REF _Ref519786730 \h </w:instrText>
      </w:r>
      <w:r w:rsidR="00A812C5">
        <w:fldChar w:fldCharType="separate"/>
      </w:r>
      <w:r w:rsidR="00777D6C">
        <w:t xml:space="preserve">Tabel </w:t>
      </w:r>
      <w:r w:rsidR="00777D6C">
        <w:rPr>
          <w:noProof/>
        </w:rPr>
        <w:t>1</w:t>
      </w:r>
      <w:r w:rsidR="00A812C5">
        <w:fldChar w:fldCharType="end"/>
      </w:r>
      <w:r w:rsidR="001B6578">
        <w:t xml:space="preserve"> opgenomen. </w:t>
      </w:r>
    </w:p>
    <w:tbl>
      <w:tblPr>
        <w:tblStyle w:val="Tabelraster"/>
        <w:tblW w:w="0" w:type="auto"/>
        <w:tblLook w:val="04A0" w:firstRow="1" w:lastRow="0" w:firstColumn="1" w:lastColumn="0" w:noHBand="0" w:noVBand="1"/>
      </w:tblPr>
      <w:tblGrid>
        <w:gridCol w:w="550"/>
        <w:gridCol w:w="2973"/>
        <w:gridCol w:w="2385"/>
      </w:tblGrid>
      <w:tr w:rsidR="001B6578" w14:paraId="09DF0EEA" w14:textId="77777777" w:rsidTr="00A812C5">
        <w:tc>
          <w:tcPr>
            <w:tcW w:w="550" w:type="dxa"/>
          </w:tcPr>
          <w:p w14:paraId="614DA273" w14:textId="2EBFB621" w:rsidR="001B6578" w:rsidRDefault="001B6578" w:rsidP="008673D3">
            <w:proofErr w:type="spellStart"/>
            <w:r>
              <w:t>Fc</w:t>
            </w:r>
            <w:proofErr w:type="spellEnd"/>
          </w:p>
        </w:tc>
        <w:tc>
          <w:tcPr>
            <w:tcW w:w="2973" w:type="dxa"/>
          </w:tcPr>
          <w:p w14:paraId="7A5E1142" w14:textId="490558E6" w:rsidR="001B6578" w:rsidRDefault="001B6578" w:rsidP="008673D3">
            <w:r>
              <w:t>U</w:t>
            </w:r>
            <w:r w:rsidR="00A812C5">
              <w:t>itgangssignaal (naam in</w:t>
            </w:r>
            <w:r>
              <w:t xml:space="preserve"> FR</w:t>
            </w:r>
            <w:r w:rsidR="00A812C5">
              <w:t>)</w:t>
            </w:r>
          </w:p>
        </w:tc>
        <w:tc>
          <w:tcPr>
            <w:tcW w:w="2385" w:type="dxa"/>
          </w:tcPr>
          <w:p w14:paraId="05C8F802" w14:textId="7EFD4ED0" w:rsidR="001B6578" w:rsidRDefault="001B6578" w:rsidP="008673D3">
            <w:r>
              <w:t>Bijbehorende drukknop</w:t>
            </w:r>
          </w:p>
        </w:tc>
      </w:tr>
      <w:tr w:rsidR="001B6578" w14:paraId="6C7B24BF" w14:textId="77777777" w:rsidTr="00A812C5">
        <w:tc>
          <w:tcPr>
            <w:tcW w:w="550" w:type="dxa"/>
          </w:tcPr>
          <w:p w14:paraId="738DA742" w14:textId="6F558D4C" w:rsidR="001B6578" w:rsidRDefault="001B6578" w:rsidP="008673D3">
            <w:r>
              <w:t>31</w:t>
            </w:r>
          </w:p>
        </w:tc>
        <w:tc>
          <w:tcPr>
            <w:tcW w:w="2973" w:type="dxa"/>
          </w:tcPr>
          <w:p w14:paraId="1C567B7A" w14:textId="3307C99F" w:rsidR="001B6578" w:rsidRDefault="001B6578" w:rsidP="00A812C5">
            <w:pPr>
              <w:jc w:val="center"/>
            </w:pPr>
            <w:r>
              <w:t>m162</w:t>
            </w:r>
          </w:p>
        </w:tc>
        <w:tc>
          <w:tcPr>
            <w:tcW w:w="2385" w:type="dxa"/>
          </w:tcPr>
          <w:p w14:paraId="3CCBAB65" w14:textId="51069AAE" w:rsidR="001B6578" w:rsidRDefault="00A812C5" w:rsidP="00A812C5">
            <w:pPr>
              <w:jc w:val="center"/>
            </w:pPr>
            <w:r>
              <w:t>dk92.1</w:t>
            </w:r>
          </w:p>
        </w:tc>
      </w:tr>
      <w:tr w:rsidR="001B6578" w14:paraId="3E6AC79B" w14:textId="77777777" w:rsidTr="00A812C5">
        <w:tc>
          <w:tcPr>
            <w:tcW w:w="550" w:type="dxa"/>
          </w:tcPr>
          <w:p w14:paraId="141D7349" w14:textId="5885C34E" w:rsidR="001B6578" w:rsidRDefault="001B6578" w:rsidP="008673D3">
            <w:r>
              <w:t>32</w:t>
            </w:r>
          </w:p>
        </w:tc>
        <w:tc>
          <w:tcPr>
            <w:tcW w:w="2973" w:type="dxa"/>
          </w:tcPr>
          <w:p w14:paraId="48DC6E11" w14:textId="303F1446" w:rsidR="001B6578" w:rsidRDefault="001B6578" w:rsidP="00A812C5">
            <w:pPr>
              <w:jc w:val="center"/>
            </w:pPr>
            <w:r>
              <w:t>m161</w:t>
            </w:r>
          </w:p>
        </w:tc>
        <w:tc>
          <w:tcPr>
            <w:tcW w:w="2385" w:type="dxa"/>
          </w:tcPr>
          <w:p w14:paraId="4B776501" w14:textId="6B6F6039" w:rsidR="001B6578" w:rsidRDefault="00A812C5" w:rsidP="00A812C5">
            <w:pPr>
              <w:jc w:val="center"/>
            </w:pPr>
            <w:r>
              <w:t>dk91.1</w:t>
            </w:r>
          </w:p>
        </w:tc>
      </w:tr>
      <w:tr w:rsidR="001B6578" w14:paraId="350C572C" w14:textId="77777777" w:rsidTr="00A812C5">
        <w:tc>
          <w:tcPr>
            <w:tcW w:w="550" w:type="dxa"/>
          </w:tcPr>
          <w:p w14:paraId="2276C003" w14:textId="583458F9" w:rsidR="001B6578" w:rsidRDefault="001B6578" w:rsidP="008673D3">
            <w:r>
              <w:t>33</w:t>
            </w:r>
          </w:p>
        </w:tc>
        <w:tc>
          <w:tcPr>
            <w:tcW w:w="2973" w:type="dxa"/>
          </w:tcPr>
          <w:p w14:paraId="40B0FE3E" w14:textId="47F1C14F" w:rsidR="001B6578" w:rsidRDefault="001B6578" w:rsidP="00A812C5">
            <w:pPr>
              <w:jc w:val="center"/>
            </w:pPr>
            <w:r>
              <w:t>m164</w:t>
            </w:r>
          </w:p>
        </w:tc>
        <w:tc>
          <w:tcPr>
            <w:tcW w:w="2385" w:type="dxa"/>
          </w:tcPr>
          <w:p w14:paraId="6116717B" w14:textId="1ED9FE3A" w:rsidR="001B6578" w:rsidRDefault="00A812C5" w:rsidP="00A812C5">
            <w:pPr>
              <w:jc w:val="center"/>
            </w:pPr>
            <w:r>
              <w:t>dk94.1</w:t>
            </w:r>
          </w:p>
        </w:tc>
      </w:tr>
      <w:tr w:rsidR="001B6578" w14:paraId="687909BE" w14:textId="77777777" w:rsidTr="00A812C5">
        <w:tc>
          <w:tcPr>
            <w:tcW w:w="550" w:type="dxa"/>
          </w:tcPr>
          <w:p w14:paraId="7EAEBAAD" w14:textId="7E8FD8E8" w:rsidR="001B6578" w:rsidRDefault="001B6578" w:rsidP="008673D3">
            <w:r>
              <w:t>34</w:t>
            </w:r>
          </w:p>
        </w:tc>
        <w:tc>
          <w:tcPr>
            <w:tcW w:w="2973" w:type="dxa"/>
          </w:tcPr>
          <w:p w14:paraId="103C7BAE" w14:textId="2F2A35EE" w:rsidR="001B6578" w:rsidRDefault="001B6578" w:rsidP="00A812C5">
            <w:pPr>
              <w:jc w:val="center"/>
            </w:pPr>
            <w:r>
              <w:t>m163</w:t>
            </w:r>
          </w:p>
        </w:tc>
        <w:tc>
          <w:tcPr>
            <w:tcW w:w="2385" w:type="dxa"/>
          </w:tcPr>
          <w:p w14:paraId="7B618D5C" w14:textId="5DCD1683" w:rsidR="001B6578" w:rsidRDefault="00A812C5" w:rsidP="00A812C5">
            <w:pPr>
              <w:jc w:val="center"/>
            </w:pPr>
            <w:r>
              <w:t>dk93.1</w:t>
            </w:r>
          </w:p>
        </w:tc>
      </w:tr>
      <w:tr w:rsidR="001B6578" w14:paraId="474565FB" w14:textId="77777777" w:rsidTr="00A812C5">
        <w:tc>
          <w:tcPr>
            <w:tcW w:w="550" w:type="dxa"/>
          </w:tcPr>
          <w:p w14:paraId="354EC7DB" w14:textId="48905A1C" w:rsidR="001B6578" w:rsidRDefault="001B6578" w:rsidP="008673D3">
            <w:r>
              <w:t>35</w:t>
            </w:r>
          </w:p>
        </w:tc>
        <w:tc>
          <w:tcPr>
            <w:tcW w:w="2973" w:type="dxa"/>
          </w:tcPr>
          <w:p w14:paraId="2A55DFC5" w14:textId="08777572" w:rsidR="001B6578" w:rsidRDefault="001B6578" w:rsidP="00A812C5">
            <w:pPr>
              <w:jc w:val="center"/>
            </w:pPr>
            <w:r>
              <w:t>m166</w:t>
            </w:r>
          </w:p>
        </w:tc>
        <w:tc>
          <w:tcPr>
            <w:tcW w:w="2385" w:type="dxa"/>
          </w:tcPr>
          <w:p w14:paraId="3B765FC9" w14:textId="0A04251B" w:rsidR="001B6578" w:rsidRDefault="00A812C5" w:rsidP="00A812C5">
            <w:pPr>
              <w:jc w:val="center"/>
            </w:pPr>
            <w:r>
              <w:t>dk96.1</w:t>
            </w:r>
          </w:p>
        </w:tc>
      </w:tr>
      <w:tr w:rsidR="001B6578" w14:paraId="5688DEFF" w14:textId="77777777" w:rsidTr="00A812C5">
        <w:tc>
          <w:tcPr>
            <w:tcW w:w="550" w:type="dxa"/>
          </w:tcPr>
          <w:p w14:paraId="04A7708A" w14:textId="28D25625" w:rsidR="001B6578" w:rsidRDefault="001B6578" w:rsidP="008673D3">
            <w:r>
              <w:t>36</w:t>
            </w:r>
          </w:p>
        </w:tc>
        <w:tc>
          <w:tcPr>
            <w:tcW w:w="2973" w:type="dxa"/>
          </w:tcPr>
          <w:p w14:paraId="26950BB1" w14:textId="3ED49CBC" w:rsidR="001B6578" w:rsidRDefault="001B6578" w:rsidP="00A812C5">
            <w:pPr>
              <w:jc w:val="center"/>
            </w:pPr>
            <w:r>
              <w:t>m165</w:t>
            </w:r>
          </w:p>
        </w:tc>
        <w:tc>
          <w:tcPr>
            <w:tcW w:w="2385" w:type="dxa"/>
          </w:tcPr>
          <w:p w14:paraId="3EEE4990" w14:textId="1CCE7FCF" w:rsidR="001B6578" w:rsidRDefault="00A812C5" w:rsidP="00A812C5">
            <w:pPr>
              <w:jc w:val="center"/>
            </w:pPr>
            <w:r>
              <w:t>dk95.1</w:t>
            </w:r>
          </w:p>
        </w:tc>
      </w:tr>
      <w:tr w:rsidR="001B6578" w14:paraId="24C36648" w14:textId="77777777" w:rsidTr="00A812C5">
        <w:tc>
          <w:tcPr>
            <w:tcW w:w="550" w:type="dxa"/>
          </w:tcPr>
          <w:p w14:paraId="2FFAFCE8" w14:textId="2931B7D1" w:rsidR="001B6578" w:rsidRDefault="001B6578" w:rsidP="008673D3">
            <w:r>
              <w:t>37</w:t>
            </w:r>
          </w:p>
        </w:tc>
        <w:tc>
          <w:tcPr>
            <w:tcW w:w="2973" w:type="dxa"/>
          </w:tcPr>
          <w:p w14:paraId="4AC52CD1" w14:textId="34C933D3" w:rsidR="001B6578" w:rsidRDefault="001B6578" w:rsidP="00A812C5">
            <w:pPr>
              <w:jc w:val="center"/>
            </w:pPr>
            <w:r>
              <w:t>m168</w:t>
            </w:r>
          </w:p>
        </w:tc>
        <w:tc>
          <w:tcPr>
            <w:tcW w:w="2385" w:type="dxa"/>
          </w:tcPr>
          <w:p w14:paraId="09553448" w14:textId="62E30C91" w:rsidR="001B6578" w:rsidRDefault="00A812C5" w:rsidP="00A812C5">
            <w:pPr>
              <w:jc w:val="center"/>
            </w:pPr>
            <w:r>
              <w:t>dk98.1</w:t>
            </w:r>
          </w:p>
        </w:tc>
      </w:tr>
      <w:tr w:rsidR="001B6578" w14:paraId="69885AA8" w14:textId="77777777" w:rsidTr="00A812C5">
        <w:tc>
          <w:tcPr>
            <w:tcW w:w="550" w:type="dxa"/>
          </w:tcPr>
          <w:p w14:paraId="21A6FA74" w14:textId="4C349439" w:rsidR="001B6578" w:rsidRDefault="001B6578" w:rsidP="008673D3">
            <w:r>
              <w:t>38</w:t>
            </w:r>
          </w:p>
        </w:tc>
        <w:tc>
          <w:tcPr>
            <w:tcW w:w="2973" w:type="dxa"/>
          </w:tcPr>
          <w:p w14:paraId="1DE2FD0C" w14:textId="7802FF69" w:rsidR="001B6578" w:rsidRDefault="001B6578" w:rsidP="00A812C5">
            <w:pPr>
              <w:jc w:val="center"/>
            </w:pPr>
            <w:r>
              <w:t>m167</w:t>
            </w:r>
          </w:p>
        </w:tc>
        <w:tc>
          <w:tcPr>
            <w:tcW w:w="2385" w:type="dxa"/>
          </w:tcPr>
          <w:p w14:paraId="28128516" w14:textId="65637994" w:rsidR="001B6578" w:rsidRDefault="00A812C5" w:rsidP="00A812C5">
            <w:pPr>
              <w:jc w:val="center"/>
            </w:pPr>
            <w:r>
              <w:t>dk97.1</w:t>
            </w:r>
          </w:p>
        </w:tc>
      </w:tr>
      <w:tr w:rsidR="001B6578" w14:paraId="29E84F8A" w14:textId="77777777" w:rsidTr="00A812C5">
        <w:tc>
          <w:tcPr>
            <w:tcW w:w="550" w:type="dxa"/>
          </w:tcPr>
          <w:p w14:paraId="7CCC398B" w14:textId="77777777" w:rsidR="001B6578" w:rsidRDefault="001B6578" w:rsidP="008673D3"/>
        </w:tc>
        <w:tc>
          <w:tcPr>
            <w:tcW w:w="2973" w:type="dxa"/>
          </w:tcPr>
          <w:p w14:paraId="41C88AE6" w14:textId="77777777" w:rsidR="001B6578" w:rsidRDefault="001B6578" w:rsidP="00A812C5">
            <w:pPr>
              <w:jc w:val="center"/>
            </w:pPr>
          </w:p>
        </w:tc>
        <w:tc>
          <w:tcPr>
            <w:tcW w:w="2385" w:type="dxa"/>
          </w:tcPr>
          <w:p w14:paraId="458567B4" w14:textId="77777777" w:rsidR="001B6578" w:rsidRDefault="001B6578" w:rsidP="00A812C5">
            <w:pPr>
              <w:jc w:val="center"/>
            </w:pPr>
          </w:p>
        </w:tc>
      </w:tr>
      <w:tr w:rsidR="001B6578" w14:paraId="15B26698" w14:textId="77777777" w:rsidTr="00A812C5">
        <w:tc>
          <w:tcPr>
            <w:tcW w:w="550" w:type="dxa"/>
          </w:tcPr>
          <w:p w14:paraId="7D783B55" w14:textId="49AD84F1" w:rsidR="001B6578" w:rsidRDefault="001B6578" w:rsidP="008673D3">
            <w:r>
              <w:t>21</w:t>
            </w:r>
          </w:p>
        </w:tc>
        <w:tc>
          <w:tcPr>
            <w:tcW w:w="2973" w:type="dxa"/>
          </w:tcPr>
          <w:p w14:paraId="0889329B" w14:textId="1B159F61" w:rsidR="001B6578" w:rsidRDefault="001B6578" w:rsidP="00A812C5">
            <w:pPr>
              <w:jc w:val="center"/>
            </w:pPr>
            <w:r>
              <w:t>m169</w:t>
            </w:r>
          </w:p>
        </w:tc>
        <w:tc>
          <w:tcPr>
            <w:tcW w:w="2385" w:type="dxa"/>
          </w:tcPr>
          <w:p w14:paraId="12670834" w14:textId="0568E6EC" w:rsidR="001B6578" w:rsidRDefault="00A812C5" w:rsidP="00A812C5">
            <w:pPr>
              <w:jc w:val="center"/>
            </w:pPr>
            <w:r>
              <w:t>dk21.2</w:t>
            </w:r>
          </w:p>
        </w:tc>
      </w:tr>
      <w:tr w:rsidR="001B6578" w14:paraId="6332A154" w14:textId="77777777" w:rsidTr="00A812C5">
        <w:tc>
          <w:tcPr>
            <w:tcW w:w="550" w:type="dxa"/>
          </w:tcPr>
          <w:p w14:paraId="530ED6C3" w14:textId="2FFB301B" w:rsidR="001B6578" w:rsidRDefault="001B6578" w:rsidP="008673D3">
            <w:r>
              <w:t>22</w:t>
            </w:r>
          </w:p>
        </w:tc>
        <w:tc>
          <w:tcPr>
            <w:tcW w:w="2973" w:type="dxa"/>
          </w:tcPr>
          <w:p w14:paraId="7B51C9EF" w14:textId="50819C85" w:rsidR="001B6578" w:rsidRDefault="001B6578" w:rsidP="00A812C5">
            <w:pPr>
              <w:jc w:val="center"/>
            </w:pPr>
            <w:r>
              <w:t>m170</w:t>
            </w:r>
          </w:p>
        </w:tc>
        <w:tc>
          <w:tcPr>
            <w:tcW w:w="2385" w:type="dxa"/>
          </w:tcPr>
          <w:p w14:paraId="0BBCC087" w14:textId="246F99D1" w:rsidR="001B6578" w:rsidRDefault="00A812C5" w:rsidP="00A812C5">
            <w:pPr>
              <w:jc w:val="center"/>
            </w:pPr>
            <w:r>
              <w:t>dk22.2</w:t>
            </w:r>
          </w:p>
        </w:tc>
      </w:tr>
      <w:tr w:rsidR="001B6578" w14:paraId="4DD3BADD" w14:textId="77777777" w:rsidTr="00A812C5">
        <w:tc>
          <w:tcPr>
            <w:tcW w:w="550" w:type="dxa"/>
          </w:tcPr>
          <w:p w14:paraId="72A66787" w14:textId="5E716FAF" w:rsidR="001B6578" w:rsidRDefault="001B6578" w:rsidP="008673D3">
            <w:r>
              <w:t>25</w:t>
            </w:r>
          </w:p>
        </w:tc>
        <w:tc>
          <w:tcPr>
            <w:tcW w:w="2973" w:type="dxa"/>
          </w:tcPr>
          <w:p w14:paraId="74DE8B1E" w14:textId="7A0B3506" w:rsidR="001B6578" w:rsidRDefault="001B6578" w:rsidP="00A812C5">
            <w:pPr>
              <w:jc w:val="center"/>
            </w:pPr>
            <w:r>
              <w:t>m171</w:t>
            </w:r>
          </w:p>
        </w:tc>
        <w:tc>
          <w:tcPr>
            <w:tcW w:w="2385" w:type="dxa"/>
          </w:tcPr>
          <w:p w14:paraId="188BFF74" w14:textId="686CB599" w:rsidR="001B6578" w:rsidRDefault="00A812C5" w:rsidP="00A812C5">
            <w:pPr>
              <w:jc w:val="center"/>
            </w:pPr>
            <w:r>
              <w:t>dk25.2</w:t>
            </w:r>
          </w:p>
        </w:tc>
      </w:tr>
      <w:tr w:rsidR="001B6578" w14:paraId="56378033" w14:textId="77777777" w:rsidTr="00A812C5">
        <w:tc>
          <w:tcPr>
            <w:tcW w:w="550" w:type="dxa"/>
          </w:tcPr>
          <w:p w14:paraId="560A1633" w14:textId="00F20AD5" w:rsidR="001B6578" w:rsidRDefault="001B6578" w:rsidP="008673D3">
            <w:r>
              <w:t>26</w:t>
            </w:r>
          </w:p>
        </w:tc>
        <w:tc>
          <w:tcPr>
            <w:tcW w:w="2973" w:type="dxa"/>
          </w:tcPr>
          <w:p w14:paraId="5C028907" w14:textId="6960A2E2" w:rsidR="001B6578" w:rsidRDefault="001B6578" w:rsidP="00A812C5">
            <w:pPr>
              <w:jc w:val="center"/>
            </w:pPr>
            <w:r>
              <w:t>m172</w:t>
            </w:r>
          </w:p>
        </w:tc>
        <w:tc>
          <w:tcPr>
            <w:tcW w:w="2385" w:type="dxa"/>
          </w:tcPr>
          <w:p w14:paraId="684FBDF6" w14:textId="2D7FA425" w:rsidR="001B6578" w:rsidRDefault="00A812C5" w:rsidP="00A812C5">
            <w:pPr>
              <w:jc w:val="center"/>
            </w:pPr>
            <w:r>
              <w:t>dk26.2</w:t>
            </w:r>
          </w:p>
        </w:tc>
      </w:tr>
      <w:tr w:rsidR="001B6578" w14:paraId="68CC5353" w14:textId="77777777" w:rsidTr="00A812C5">
        <w:tc>
          <w:tcPr>
            <w:tcW w:w="550" w:type="dxa"/>
          </w:tcPr>
          <w:p w14:paraId="05E3815C" w14:textId="7F542274" w:rsidR="001B6578" w:rsidRDefault="001B6578" w:rsidP="008673D3">
            <w:r>
              <w:t>27</w:t>
            </w:r>
          </w:p>
        </w:tc>
        <w:tc>
          <w:tcPr>
            <w:tcW w:w="2973" w:type="dxa"/>
          </w:tcPr>
          <w:p w14:paraId="03E66704" w14:textId="5D375BB8" w:rsidR="001B6578" w:rsidRDefault="001B6578" w:rsidP="00A812C5">
            <w:pPr>
              <w:jc w:val="center"/>
            </w:pPr>
            <w:r>
              <w:t>m173</w:t>
            </w:r>
          </w:p>
        </w:tc>
        <w:tc>
          <w:tcPr>
            <w:tcW w:w="2385" w:type="dxa"/>
          </w:tcPr>
          <w:p w14:paraId="390AA798" w14:textId="14C8F90F" w:rsidR="001B6578" w:rsidRDefault="00A812C5" w:rsidP="00A812C5">
            <w:pPr>
              <w:jc w:val="center"/>
            </w:pPr>
            <w:r>
              <w:t>dk27.2</w:t>
            </w:r>
          </w:p>
        </w:tc>
      </w:tr>
      <w:tr w:rsidR="001B6578" w14:paraId="25F99093" w14:textId="77777777" w:rsidTr="00A812C5">
        <w:tc>
          <w:tcPr>
            <w:tcW w:w="550" w:type="dxa"/>
          </w:tcPr>
          <w:p w14:paraId="7AF25436" w14:textId="239532C4" w:rsidR="001B6578" w:rsidRDefault="001B6578" w:rsidP="008673D3">
            <w:r>
              <w:t>28</w:t>
            </w:r>
          </w:p>
        </w:tc>
        <w:tc>
          <w:tcPr>
            <w:tcW w:w="2973" w:type="dxa"/>
          </w:tcPr>
          <w:p w14:paraId="3D958604" w14:textId="2CADD7B8" w:rsidR="001B6578" w:rsidRDefault="001B6578" w:rsidP="00A812C5">
            <w:pPr>
              <w:jc w:val="center"/>
            </w:pPr>
            <w:r>
              <w:t>m174</w:t>
            </w:r>
          </w:p>
        </w:tc>
        <w:tc>
          <w:tcPr>
            <w:tcW w:w="2385" w:type="dxa"/>
          </w:tcPr>
          <w:p w14:paraId="2C431E99" w14:textId="7D077136" w:rsidR="001B6578" w:rsidRDefault="00A812C5" w:rsidP="00A812C5">
            <w:pPr>
              <w:jc w:val="center"/>
            </w:pPr>
            <w:r>
              <w:t>dk28.2</w:t>
            </w:r>
          </w:p>
        </w:tc>
      </w:tr>
    </w:tbl>
    <w:p w14:paraId="4C5781A2" w14:textId="51767BCA" w:rsidR="00A812C5" w:rsidRDefault="00A812C5" w:rsidP="00A812C5">
      <w:pPr>
        <w:pStyle w:val="Bijschrift"/>
        <w:jc w:val="left"/>
      </w:pPr>
      <w:bookmarkStart w:id="42" w:name="_Ref519786730"/>
      <w:r>
        <w:t xml:space="preserve">Tabel </w:t>
      </w:r>
      <w:r w:rsidR="00D30750">
        <w:fldChar w:fldCharType="begin"/>
      </w:r>
      <w:r w:rsidR="00D30750">
        <w:instrText xml:space="preserve"> SEQ Tabel \* ARABIC </w:instrText>
      </w:r>
      <w:r w:rsidR="00D30750">
        <w:fldChar w:fldCharType="separate"/>
      </w:r>
      <w:r w:rsidR="00777D6C">
        <w:rPr>
          <w:noProof/>
        </w:rPr>
        <w:t>1</w:t>
      </w:r>
      <w:r w:rsidR="00D30750">
        <w:rPr>
          <w:noProof/>
        </w:rPr>
        <w:fldChar w:fldCharType="end"/>
      </w:r>
      <w:bookmarkEnd w:id="42"/>
      <w:r>
        <w:t xml:space="preserve"> – aanwezige </w:t>
      </w:r>
      <w:proofErr w:type="spellStart"/>
      <w:r>
        <w:t>waitsignalering</w:t>
      </w:r>
      <w:proofErr w:type="spellEnd"/>
      <w:r>
        <w:t>, uitgangsnaam en bijbehorende drukknoppen</w:t>
      </w:r>
    </w:p>
    <w:p w14:paraId="4DDEF8FA" w14:textId="74D5E24C" w:rsidR="006C04B0" w:rsidRDefault="006C04B0" w:rsidP="006C04B0">
      <w:pPr>
        <w:pStyle w:val="Kop2"/>
      </w:pPr>
      <w:bookmarkStart w:id="43" w:name="_Toc520218728"/>
      <w:r>
        <w:t>Rateltikkers</w:t>
      </w:r>
      <w:bookmarkEnd w:id="43"/>
    </w:p>
    <w:p w14:paraId="1B9C2A6B" w14:textId="1244D1E3" w:rsidR="00727D40" w:rsidRPr="00397221" w:rsidRDefault="006E62C0" w:rsidP="006C04B0">
      <w:r>
        <w:t>Niet aanwezig.</w:t>
      </w:r>
    </w:p>
    <w:p w14:paraId="0812CDBE" w14:textId="77777777" w:rsidR="006C04B0" w:rsidRDefault="006C04B0" w:rsidP="00F57C8D"/>
    <w:p w14:paraId="20EF725A" w14:textId="77777777" w:rsidR="006453FE" w:rsidRDefault="006453FE" w:rsidP="006453FE">
      <w:pPr>
        <w:pStyle w:val="Kop1"/>
      </w:pPr>
      <w:bookmarkStart w:id="44" w:name="_Toc520218729"/>
      <w:proofErr w:type="spellStart"/>
      <w:r>
        <w:lastRenderedPageBreak/>
        <w:t>Signaalgroepinteracties</w:t>
      </w:r>
      <w:bookmarkEnd w:id="44"/>
      <w:proofErr w:type="spellEnd"/>
    </w:p>
    <w:p w14:paraId="1D029980" w14:textId="77777777" w:rsidR="006677F7" w:rsidRPr="00290823" w:rsidRDefault="006677F7" w:rsidP="006677F7">
      <w:pPr>
        <w:pStyle w:val="Kop2"/>
      </w:pPr>
      <w:bookmarkStart w:id="45" w:name="_Toc520218730"/>
      <w:r w:rsidRPr="00290823">
        <w:t>Deelconflicten</w:t>
      </w:r>
      <w:bookmarkEnd w:id="45"/>
    </w:p>
    <w:p w14:paraId="07C77CD3" w14:textId="153CDBEF" w:rsidR="00347194" w:rsidRDefault="006677F7" w:rsidP="00347194">
      <w:r>
        <w:t>Op het kruispunt komen geen deelconflicten voor.</w:t>
      </w:r>
      <w:r w:rsidR="000733D4">
        <w:t xml:space="preserve"> </w:t>
      </w:r>
    </w:p>
    <w:p w14:paraId="0B0C5C69" w14:textId="77777777" w:rsidR="006677F7" w:rsidRDefault="006677F7" w:rsidP="00FA67CA">
      <w:pPr>
        <w:pStyle w:val="Kop2"/>
      </w:pPr>
      <w:bookmarkStart w:id="46" w:name="_Toc520218731"/>
      <w:r>
        <w:t>Fiets- en voetgangersoversteekplaatsen</w:t>
      </w:r>
      <w:bookmarkEnd w:id="46"/>
    </w:p>
    <w:p w14:paraId="753F4707" w14:textId="77777777" w:rsidR="008673D3" w:rsidRDefault="008673D3" w:rsidP="008673D3">
      <w:r>
        <w:t xml:space="preserve">De fiets- en voetgangersoversteekplaatsen worden overeenkomstig de default afgehandeld. </w:t>
      </w:r>
    </w:p>
    <w:p w14:paraId="1794DB45" w14:textId="4784E9C8" w:rsidR="008673D3" w:rsidRDefault="008673D3" w:rsidP="008673D3">
      <w:r>
        <w:t xml:space="preserve">Let op dat de voetgangersoversteek </w:t>
      </w:r>
      <w:r w:rsidR="0063134B">
        <w:t xml:space="preserve">een </w:t>
      </w:r>
      <w:r w:rsidR="00A812C5">
        <w:t>volgoversteek met 4 signaalgroepen</w:t>
      </w:r>
      <w:r>
        <w:t xml:space="preserve"> is. </w:t>
      </w:r>
    </w:p>
    <w:p w14:paraId="0C4CA5BC" w14:textId="77777777" w:rsidR="00290823" w:rsidRPr="00290823" w:rsidRDefault="00290823" w:rsidP="00FA67CA">
      <w:pPr>
        <w:pStyle w:val="Kop2"/>
      </w:pPr>
      <w:bookmarkStart w:id="47" w:name="_Toc520218732"/>
      <w:proofErr w:type="spellStart"/>
      <w:r w:rsidRPr="00290823">
        <w:t>Meerealisaties</w:t>
      </w:r>
      <w:bookmarkEnd w:id="47"/>
      <w:proofErr w:type="spellEnd"/>
      <w:r w:rsidRPr="00290823">
        <w:t xml:space="preserve"> </w:t>
      </w:r>
    </w:p>
    <w:p w14:paraId="2E6E2571" w14:textId="77777777" w:rsidR="008673D3" w:rsidRDefault="008673D3" w:rsidP="008673D3">
      <w:r w:rsidRPr="001260D0">
        <w:t xml:space="preserve">Naast de </w:t>
      </w:r>
      <w:proofErr w:type="spellStart"/>
      <w:r w:rsidRPr="001260D0">
        <w:t>meerealisaties</w:t>
      </w:r>
      <w:proofErr w:type="spellEnd"/>
      <w:r w:rsidRPr="001260D0">
        <w:t xml:space="preserve"> bij fiets-voetgangersoversteekplaatsen </w:t>
      </w:r>
      <w:r>
        <w:t xml:space="preserve">zijn er geen andere </w:t>
      </w:r>
      <w:proofErr w:type="spellStart"/>
      <w:r w:rsidRPr="001260D0">
        <w:t>meerealisaties</w:t>
      </w:r>
      <w:proofErr w:type="spellEnd"/>
      <w:r>
        <w:t>.</w:t>
      </w:r>
      <w:r w:rsidRPr="001260D0">
        <w:t xml:space="preserve"> </w:t>
      </w:r>
    </w:p>
    <w:p w14:paraId="77636665" w14:textId="37B909CB" w:rsidR="001966A9" w:rsidRPr="00290823" w:rsidRDefault="001966A9" w:rsidP="001966A9">
      <w:pPr>
        <w:pStyle w:val="Kop2"/>
      </w:pPr>
      <w:bookmarkStart w:id="48" w:name="_Toc520218733"/>
      <w:r>
        <w:t>Gelijk- en voorstarts</w:t>
      </w:r>
      <w:bookmarkEnd w:id="48"/>
      <w:r w:rsidRPr="00290823">
        <w:t xml:space="preserve"> </w:t>
      </w:r>
    </w:p>
    <w:p w14:paraId="7B71EC2B" w14:textId="77777777" w:rsidR="008673D3" w:rsidRDefault="008673D3" w:rsidP="008673D3">
      <w:r>
        <w:t xml:space="preserve">Naast de gelijk- en voorstarts bij fiets-voetgangersoversteekplaatsen komen geen gelijk- en voorstarts voor. </w:t>
      </w:r>
    </w:p>
    <w:p w14:paraId="5C7E16F8" w14:textId="42D1950F" w:rsidR="008673D3" w:rsidRDefault="008673D3" w:rsidP="008673D3">
      <w:r>
        <w:t>Voor de tegenover elkaar gelegen fietsers geldt dat er geen gelijkstart is</w:t>
      </w:r>
      <w:r w:rsidR="00E87207">
        <w:t xml:space="preserve"> (schakelbaar)</w:t>
      </w:r>
      <w:r>
        <w:t xml:space="preserve">. Dus voor </w:t>
      </w:r>
      <w:r w:rsidR="00E87207">
        <w:t>de</w:t>
      </w:r>
      <w:r>
        <w:t xml:space="preserve"> par</w:t>
      </w:r>
      <w:r w:rsidR="00E87207">
        <w:t>en</w:t>
      </w:r>
      <w:r>
        <w:t xml:space="preserve"> 2</w:t>
      </w:r>
      <w:r w:rsidR="00E87207">
        <w:t>1</w:t>
      </w:r>
      <w:r>
        <w:t>/2</w:t>
      </w:r>
      <w:r w:rsidR="00E87207">
        <w:t>2, 25/26 en 27/28</w:t>
      </w:r>
      <w:r>
        <w:t xml:space="preserve">. Alleen wanneer er aan beide zijden een voetgangersaanvraag is, dan ontstaat een gelijkstart tussen de fietsers automatisch omdat de fietsrichtingen </w:t>
      </w:r>
      <w:proofErr w:type="spellStart"/>
      <w:r>
        <w:t>gelijkstarten</w:t>
      </w:r>
      <w:proofErr w:type="spellEnd"/>
      <w:r>
        <w:t xml:space="preserve"> met de naastgelegen voetgangersrichting. </w:t>
      </w:r>
    </w:p>
    <w:p w14:paraId="7D5040CE" w14:textId="01F739CD" w:rsidR="00E87207" w:rsidRPr="001260D0" w:rsidRDefault="00E87207" w:rsidP="008673D3">
      <w:r>
        <w:t xml:space="preserve">Voor de voetgangers geldt dat wanneer er aan slechts één zijde een aanvraag is, dat er kan worden ingelopen op het volglicht. Een gelijkstart is er alleen indien aan beide zijdes gedrukt is.  </w:t>
      </w:r>
    </w:p>
    <w:p w14:paraId="57711988" w14:textId="77777777" w:rsidR="00290823" w:rsidRPr="00290823" w:rsidRDefault="00290823" w:rsidP="00FA67CA">
      <w:pPr>
        <w:pStyle w:val="Kop2"/>
      </w:pPr>
      <w:bookmarkStart w:id="49" w:name="_Toc520218734"/>
      <w:r w:rsidRPr="00290823">
        <w:t>Meeverlengen</w:t>
      </w:r>
      <w:bookmarkEnd w:id="49"/>
    </w:p>
    <w:p w14:paraId="28ED545E" w14:textId="77777777" w:rsidR="006226C2" w:rsidRDefault="008659B0" w:rsidP="00290823">
      <w:r>
        <w:t>Voor meeverlengen geldt de default.</w:t>
      </w:r>
    </w:p>
    <w:p w14:paraId="33CA6B72" w14:textId="77777777" w:rsidR="00290823" w:rsidRPr="00290823" w:rsidRDefault="00290823" w:rsidP="00FA67CA">
      <w:pPr>
        <w:pStyle w:val="Kop2"/>
      </w:pPr>
      <w:bookmarkStart w:id="50" w:name="_Toc520218735"/>
      <w:r w:rsidRPr="00290823">
        <w:t>Ontruimingstijden</w:t>
      </w:r>
      <w:bookmarkEnd w:id="50"/>
    </w:p>
    <w:p w14:paraId="06485B93" w14:textId="39845C76" w:rsidR="00872681" w:rsidRDefault="008659B0" w:rsidP="006E62C0">
      <w:r>
        <w:t xml:space="preserve">De ontruimingstijden </w:t>
      </w:r>
      <w:r w:rsidR="006104ED">
        <w:t xml:space="preserve">en </w:t>
      </w:r>
      <w:proofErr w:type="spellStart"/>
      <w:r w:rsidR="006104ED">
        <w:t>garantieontruimingstijden</w:t>
      </w:r>
      <w:proofErr w:type="spellEnd"/>
      <w:r w:rsidR="006104ED">
        <w:t xml:space="preserve"> worden overgenomen uit de huidige VRI en staan </w:t>
      </w:r>
      <w:r>
        <w:t xml:space="preserve">in </w:t>
      </w:r>
      <w:r w:rsidR="006E62C0">
        <w:t xml:space="preserve">de file </w:t>
      </w:r>
      <w:r w:rsidR="003A5C43" w:rsidRPr="003A5C43">
        <w:t>coconkm9</w:t>
      </w:r>
      <w:r w:rsidR="00E87207">
        <w:t>00498</w:t>
      </w:r>
      <w:r w:rsidR="003A5C43" w:rsidRPr="003A5C43">
        <w:t>_1</w:t>
      </w:r>
      <w:r w:rsidR="003A5C43">
        <w:t xml:space="preserve">.txt. Deze zijn niet volgens de laatste CROW321 standaard, dus eventuele afwijking van de ontruimingstijd t.o.v. de </w:t>
      </w:r>
      <w:proofErr w:type="spellStart"/>
      <w:r w:rsidR="003A5C43">
        <w:t>garantieontruimingstijd</w:t>
      </w:r>
      <w:proofErr w:type="spellEnd"/>
      <w:r w:rsidR="003A5C43">
        <w:t xml:space="preserve"> is gewenst. </w:t>
      </w:r>
    </w:p>
    <w:p w14:paraId="7994E585" w14:textId="77777777" w:rsidR="001260D0" w:rsidRDefault="001260D0">
      <w:pPr>
        <w:spacing w:line="240" w:lineRule="auto"/>
      </w:pPr>
      <w:r>
        <w:br w:type="page"/>
      </w:r>
    </w:p>
    <w:p w14:paraId="6036273C" w14:textId="77777777" w:rsidR="00290823" w:rsidRDefault="00290823" w:rsidP="00FA67CA">
      <w:pPr>
        <w:pStyle w:val="Kop2"/>
      </w:pPr>
      <w:bookmarkStart w:id="51" w:name="_Toc520218736"/>
      <w:r w:rsidRPr="00290823">
        <w:lastRenderedPageBreak/>
        <w:t xml:space="preserve">Koppelingen (voetgangers, harde koppelingen, </w:t>
      </w:r>
      <w:proofErr w:type="spellStart"/>
      <w:r w:rsidR="0062371F">
        <w:t>peloton</w:t>
      </w:r>
      <w:r w:rsidR="006B51EB">
        <w:t>koppelingen</w:t>
      </w:r>
      <w:proofErr w:type="spellEnd"/>
      <w:r w:rsidRPr="00290823">
        <w:t>)</w:t>
      </w:r>
      <w:bookmarkEnd w:id="51"/>
    </w:p>
    <w:p w14:paraId="6A838A98" w14:textId="77777777" w:rsidR="008673D3" w:rsidRDefault="008673D3" w:rsidP="008673D3">
      <w:r>
        <w:t xml:space="preserve">De voetgangerskoppelingen zijn opgenomen in onderstaande tabel. </w:t>
      </w:r>
    </w:p>
    <w:p w14:paraId="7AA5F56B" w14:textId="281971B9" w:rsidR="008673D3" w:rsidRDefault="008673D3" w:rsidP="008673D3"/>
    <w:tbl>
      <w:tblPr>
        <w:tblW w:w="8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983"/>
        <w:gridCol w:w="1417"/>
        <w:gridCol w:w="1701"/>
        <w:gridCol w:w="1701"/>
        <w:gridCol w:w="1854"/>
      </w:tblGrid>
      <w:tr w:rsidR="006104ED" w:rsidRPr="00D03973" w14:paraId="25D3ADF0" w14:textId="77777777" w:rsidTr="00E46B11">
        <w:trPr>
          <w:trHeight w:val="264"/>
        </w:trPr>
        <w:tc>
          <w:tcPr>
            <w:tcW w:w="992" w:type="dxa"/>
          </w:tcPr>
          <w:p w14:paraId="5D223810" w14:textId="77777777" w:rsidR="006104ED" w:rsidRPr="00D03973" w:rsidRDefault="006104ED" w:rsidP="006104ED">
            <w:pPr>
              <w:spacing w:line="240" w:lineRule="auto"/>
              <w:jc w:val="center"/>
              <w:rPr>
                <w:rFonts w:cs="Arial"/>
              </w:rPr>
            </w:pPr>
            <w:r w:rsidRPr="00D03973">
              <w:rPr>
                <w:rFonts w:cs="Arial"/>
              </w:rPr>
              <w:t>FC</w:t>
            </w:r>
            <w:r>
              <w:rPr>
                <w:rFonts w:cs="Arial"/>
              </w:rPr>
              <w:t xml:space="preserve"> voedend</w:t>
            </w:r>
          </w:p>
        </w:tc>
        <w:tc>
          <w:tcPr>
            <w:tcW w:w="983" w:type="dxa"/>
          </w:tcPr>
          <w:p w14:paraId="70A17859" w14:textId="518E3312" w:rsidR="006104ED" w:rsidRDefault="006104ED" w:rsidP="006104ED">
            <w:pPr>
              <w:spacing w:line="240" w:lineRule="auto"/>
              <w:jc w:val="center"/>
              <w:rPr>
                <w:rFonts w:cs="Arial"/>
              </w:rPr>
            </w:pPr>
            <w:r w:rsidRPr="00D03973">
              <w:rPr>
                <w:rFonts w:cs="Arial"/>
              </w:rPr>
              <w:t>FC</w:t>
            </w:r>
            <w:r>
              <w:rPr>
                <w:rFonts w:cs="Arial"/>
              </w:rPr>
              <w:t xml:space="preserve"> naloop</w:t>
            </w:r>
          </w:p>
        </w:tc>
        <w:tc>
          <w:tcPr>
            <w:tcW w:w="1417" w:type="dxa"/>
            <w:shd w:val="clear" w:color="auto" w:fill="auto"/>
            <w:noWrap/>
            <w:hideMark/>
          </w:tcPr>
          <w:p w14:paraId="04CD9F13" w14:textId="5F1CD843" w:rsidR="006104ED" w:rsidRPr="00D03973" w:rsidRDefault="006104ED" w:rsidP="006104ED">
            <w:pPr>
              <w:spacing w:line="240" w:lineRule="auto"/>
              <w:jc w:val="center"/>
              <w:rPr>
                <w:rFonts w:cs="Arial"/>
              </w:rPr>
            </w:pPr>
            <w:r>
              <w:rPr>
                <w:rFonts w:cs="Arial"/>
              </w:rPr>
              <w:t>Maximale inlooptijd (s)</w:t>
            </w:r>
          </w:p>
        </w:tc>
        <w:tc>
          <w:tcPr>
            <w:tcW w:w="1701" w:type="dxa"/>
          </w:tcPr>
          <w:p w14:paraId="61D7E51D" w14:textId="72DD66FD" w:rsidR="006104ED" w:rsidRPr="00D03973" w:rsidRDefault="006104ED" w:rsidP="006104ED">
            <w:pPr>
              <w:spacing w:line="240" w:lineRule="auto"/>
              <w:jc w:val="center"/>
              <w:rPr>
                <w:rFonts w:cs="Arial"/>
              </w:rPr>
            </w:pPr>
            <w:r w:rsidRPr="00D03973">
              <w:rPr>
                <w:rFonts w:cs="Arial"/>
              </w:rPr>
              <w:t>Vastgroentijd</w:t>
            </w:r>
            <w:r>
              <w:rPr>
                <w:rFonts w:cs="Arial"/>
              </w:rPr>
              <w:t xml:space="preserve"> (s) FC voedend</w:t>
            </w:r>
          </w:p>
        </w:tc>
        <w:tc>
          <w:tcPr>
            <w:tcW w:w="1701" w:type="dxa"/>
          </w:tcPr>
          <w:p w14:paraId="5F5C4689" w14:textId="0B4FFB06" w:rsidR="006104ED" w:rsidRDefault="006104ED" w:rsidP="006104ED">
            <w:pPr>
              <w:spacing w:line="240" w:lineRule="auto"/>
              <w:jc w:val="center"/>
              <w:rPr>
                <w:rFonts w:cs="Arial"/>
              </w:rPr>
            </w:pPr>
            <w:r w:rsidRPr="00D03973">
              <w:rPr>
                <w:rFonts w:cs="Arial"/>
              </w:rPr>
              <w:t>Vastgroentijd</w:t>
            </w:r>
            <w:r>
              <w:rPr>
                <w:rFonts w:cs="Arial"/>
              </w:rPr>
              <w:t xml:space="preserve"> (s) FC naloop</w:t>
            </w:r>
          </w:p>
        </w:tc>
        <w:tc>
          <w:tcPr>
            <w:tcW w:w="1854" w:type="dxa"/>
          </w:tcPr>
          <w:p w14:paraId="720ADD2B" w14:textId="4E310642" w:rsidR="006104ED" w:rsidRDefault="006104ED" w:rsidP="006104ED">
            <w:pPr>
              <w:spacing w:line="240" w:lineRule="auto"/>
              <w:jc w:val="center"/>
              <w:rPr>
                <w:rFonts w:cs="Arial"/>
              </w:rPr>
            </w:pPr>
            <w:r>
              <w:rPr>
                <w:rFonts w:cs="Arial"/>
              </w:rPr>
              <w:t>Naloop</w:t>
            </w:r>
            <w:r w:rsidRPr="00D03973">
              <w:rPr>
                <w:rFonts w:cs="Arial"/>
              </w:rPr>
              <w:t>tijd</w:t>
            </w:r>
            <w:r>
              <w:rPr>
                <w:rFonts w:cs="Arial"/>
              </w:rPr>
              <w:t xml:space="preserve"> (s) na </w:t>
            </w:r>
            <w:proofErr w:type="spellStart"/>
            <w:r>
              <w:rPr>
                <w:rFonts w:cs="Arial"/>
              </w:rPr>
              <w:t>vastgroen</w:t>
            </w:r>
            <w:proofErr w:type="spellEnd"/>
            <w:r>
              <w:rPr>
                <w:rFonts w:cs="Arial"/>
              </w:rPr>
              <w:t xml:space="preserve"> voedende richting</w:t>
            </w:r>
          </w:p>
        </w:tc>
      </w:tr>
      <w:tr w:rsidR="006104ED" w:rsidRPr="00D03973" w14:paraId="7074504D" w14:textId="77777777" w:rsidTr="00E46B11">
        <w:trPr>
          <w:trHeight w:val="264"/>
        </w:trPr>
        <w:tc>
          <w:tcPr>
            <w:tcW w:w="992" w:type="dxa"/>
            <w:vAlign w:val="bottom"/>
          </w:tcPr>
          <w:p w14:paraId="2B5D3450" w14:textId="0C96826E" w:rsidR="006104ED" w:rsidRDefault="006104ED" w:rsidP="006104ED">
            <w:pPr>
              <w:spacing w:line="240" w:lineRule="auto"/>
              <w:jc w:val="center"/>
              <w:rPr>
                <w:rFonts w:cs="Arial"/>
              </w:rPr>
            </w:pPr>
            <w:r w:rsidRPr="00D03973">
              <w:rPr>
                <w:rFonts w:cs="Arial"/>
              </w:rPr>
              <w:t>31</w:t>
            </w:r>
          </w:p>
        </w:tc>
        <w:tc>
          <w:tcPr>
            <w:tcW w:w="983" w:type="dxa"/>
            <w:vAlign w:val="bottom"/>
          </w:tcPr>
          <w:p w14:paraId="09516A09" w14:textId="574A0AC3" w:rsidR="006104ED" w:rsidRDefault="006104ED" w:rsidP="006104ED">
            <w:pPr>
              <w:spacing w:line="240" w:lineRule="auto"/>
              <w:jc w:val="center"/>
              <w:rPr>
                <w:rFonts w:cs="Arial"/>
              </w:rPr>
            </w:pPr>
            <w:r>
              <w:rPr>
                <w:rFonts w:cs="Arial"/>
              </w:rPr>
              <w:t>91</w:t>
            </w:r>
          </w:p>
        </w:tc>
        <w:tc>
          <w:tcPr>
            <w:tcW w:w="1417" w:type="dxa"/>
            <w:shd w:val="clear" w:color="auto" w:fill="auto"/>
            <w:noWrap/>
            <w:vAlign w:val="bottom"/>
          </w:tcPr>
          <w:p w14:paraId="31AC9FA1" w14:textId="7D92F1C1" w:rsidR="006104ED" w:rsidRPr="00D03973" w:rsidRDefault="006104ED" w:rsidP="006104ED">
            <w:pPr>
              <w:spacing w:line="240" w:lineRule="auto"/>
              <w:jc w:val="center"/>
              <w:rPr>
                <w:rFonts w:cs="Arial"/>
              </w:rPr>
            </w:pPr>
            <w:r>
              <w:rPr>
                <w:rFonts w:cs="Arial"/>
              </w:rPr>
              <w:t>11,0</w:t>
            </w:r>
          </w:p>
        </w:tc>
        <w:tc>
          <w:tcPr>
            <w:tcW w:w="1701" w:type="dxa"/>
            <w:vAlign w:val="bottom"/>
          </w:tcPr>
          <w:p w14:paraId="0FC1A6E5" w14:textId="32C4DE90" w:rsidR="006104ED" w:rsidRDefault="006104ED" w:rsidP="006104ED">
            <w:pPr>
              <w:spacing w:line="240" w:lineRule="auto"/>
              <w:jc w:val="center"/>
              <w:rPr>
                <w:rFonts w:cs="Arial"/>
              </w:rPr>
            </w:pPr>
            <w:r>
              <w:rPr>
                <w:rFonts w:cs="Arial"/>
              </w:rPr>
              <w:t>12</w:t>
            </w:r>
            <w:r w:rsidRPr="00D03973">
              <w:rPr>
                <w:rFonts w:cs="Arial"/>
              </w:rPr>
              <w:t>,0</w:t>
            </w:r>
          </w:p>
        </w:tc>
        <w:tc>
          <w:tcPr>
            <w:tcW w:w="1701" w:type="dxa"/>
            <w:vAlign w:val="bottom"/>
          </w:tcPr>
          <w:p w14:paraId="4674B0AA" w14:textId="327D6613" w:rsidR="006104ED" w:rsidRDefault="006104ED" w:rsidP="006104ED">
            <w:pPr>
              <w:spacing w:line="240" w:lineRule="auto"/>
              <w:jc w:val="center"/>
              <w:rPr>
                <w:rFonts w:cs="Arial"/>
              </w:rPr>
            </w:pPr>
            <w:r>
              <w:rPr>
                <w:rFonts w:cs="Arial"/>
              </w:rPr>
              <w:t>7,0</w:t>
            </w:r>
          </w:p>
        </w:tc>
        <w:tc>
          <w:tcPr>
            <w:tcW w:w="1854" w:type="dxa"/>
            <w:vAlign w:val="bottom"/>
          </w:tcPr>
          <w:p w14:paraId="05AA470C" w14:textId="65765F6B" w:rsidR="006104ED" w:rsidRDefault="006104ED" w:rsidP="006104ED">
            <w:pPr>
              <w:spacing w:line="240" w:lineRule="auto"/>
              <w:jc w:val="center"/>
              <w:rPr>
                <w:rFonts w:cs="Arial"/>
              </w:rPr>
            </w:pPr>
            <w:r>
              <w:rPr>
                <w:rFonts w:cs="Arial"/>
              </w:rPr>
              <w:t>9</w:t>
            </w:r>
          </w:p>
        </w:tc>
      </w:tr>
      <w:tr w:rsidR="006104ED" w:rsidRPr="00D03973" w14:paraId="0942AD93" w14:textId="77777777" w:rsidTr="00E46B11">
        <w:trPr>
          <w:trHeight w:val="264"/>
        </w:trPr>
        <w:tc>
          <w:tcPr>
            <w:tcW w:w="992" w:type="dxa"/>
            <w:vAlign w:val="bottom"/>
          </w:tcPr>
          <w:p w14:paraId="72217EFD" w14:textId="46BB2C2A" w:rsidR="006104ED" w:rsidRDefault="006104ED" w:rsidP="006104ED">
            <w:pPr>
              <w:spacing w:line="240" w:lineRule="auto"/>
              <w:jc w:val="center"/>
              <w:rPr>
                <w:rFonts w:cs="Arial"/>
              </w:rPr>
            </w:pPr>
            <w:r>
              <w:rPr>
                <w:rFonts w:cs="Arial"/>
              </w:rPr>
              <w:t>32</w:t>
            </w:r>
          </w:p>
        </w:tc>
        <w:tc>
          <w:tcPr>
            <w:tcW w:w="983" w:type="dxa"/>
            <w:vAlign w:val="bottom"/>
          </w:tcPr>
          <w:p w14:paraId="05B318A7" w14:textId="4E8BB0C8" w:rsidR="006104ED" w:rsidRDefault="006104ED" w:rsidP="006104ED">
            <w:pPr>
              <w:spacing w:line="240" w:lineRule="auto"/>
              <w:jc w:val="center"/>
              <w:rPr>
                <w:rFonts w:cs="Arial"/>
              </w:rPr>
            </w:pPr>
            <w:r>
              <w:rPr>
                <w:rFonts w:cs="Arial"/>
              </w:rPr>
              <w:t>92</w:t>
            </w:r>
          </w:p>
        </w:tc>
        <w:tc>
          <w:tcPr>
            <w:tcW w:w="1417" w:type="dxa"/>
            <w:shd w:val="clear" w:color="auto" w:fill="auto"/>
            <w:noWrap/>
            <w:vAlign w:val="bottom"/>
          </w:tcPr>
          <w:p w14:paraId="0A11A075" w14:textId="135D848F" w:rsidR="006104ED" w:rsidRDefault="006104ED" w:rsidP="006104ED">
            <w:pPr>
              <w:spacing w:line="240" w:lineRule="auto"/>
              <w:jc w:val="center"/>
              <w:rPr>
                <w:rFonts w:cs="Arial"/>
              </w:rPr>
            </w:pPr>
            <w:r>
              <w:rPr>
                <w:rFonts w:cs="Arial"/>
              </w:rPr>
              <w:t>6,0</w:t>
            </w:r>
          </w:p>
        </w:tc>
        <w:tc>
          <w:tcPr>
            <w:tcW w:w="1701" w:type="dxa"/>
            <w:vAlign w:val="bottom"/>
          </w:tcPr>
          <w:p w14:paraId="271E73C7" w14:textId="459B0E75" w:rsidR="006104ED" w:rsidRDefault="006104ED" w:rsidP="006104ED">
            <w:pPr>
              <w:spacing w:line="240" w:lineRule="auto"/>
              <w:jc w:val="center"/>
              <w:rPr>
                <w:rFonts w:cs="Arial"/>
              </w:rPr>
            </w:pPr>
            <w:r>
              <w:rPr>
                <w:rFonts w:cs="Arial"/>
              </w:rPr>
              <w:t>7</w:t>
            </w:r>
            <w:r w:rsidRPr="00D03973">
              <w:rPr>
                <w:rFonts w:cs="Arial"/>
              </w:rPr>
              <w:t>,0</w:t>
            </w:r>
          </w:p>
        </w:tc>
        <w:tc>
          <w:tcPr>
            <w:tcW w:w="1701" w:type="dxa"/>
            <w:vAlign w:val="bottom"/>
          </w:tcPr>
          <w:p w14:paraId="61455562" w14:textId="132C5751" w:rsidR="006104ED" w:rsidRDefault="006104ED" w:rsidP="006104ED">
            <w:pPr>
              <w:spacing w:line="240" w:lineRule="auto"/>
              <w:jc w:val="center"/>
              <w:rPr>
                <w:rFonts w:cs="Arial"/>
              </w:rPr>
            </w:pPr>
            <w:r>
              <w:rPr>
                <w:rFonts w:cs="Arial"/>
              </w:rPr>
              <w:t>12,0</w:t>
            </w:r>
          </w:p>
        </w:tc>
        <w:tc>
          <w:tcPr>
            <w:tcW w:w="1854" w:type="dxa"/>
            <w:vAlign w:val="bottom"/>
          </w:tcPr>
          <w:p w14:paraId="3BE9893D" w14:textId="31B255D6" w:rsidR="006104ED" w:rsidRDefault="006104ED" w:rsidP="006104ED">
            <w:pPr>
              <w:spacing w:line="240" w:lineRule="auto"/>
              <w:jc w:val="center"/>
              <w:rPr>
                <w:rFonts w:cs="Arial"/>
              </w:rPr>
            </w:pPr>
            <w:r>
              <w:rPr>
                <w:rFonts w:cs="Arial"/>
              </w:rPr>
              <w:t>13</w:t>
            </w:r>
          </w:p>
        </w:tc>
      </w:tr>
      <w:tr w:rsidR="006104ED" w:rsidRPr="00D03973" w14:paraId="1F996713" w14:textId="77777777" w:rsidTr="00E46B11">
        <w:trPr>
          <w:trHeight w:val="264"/>
        </w:trPr>
        <w:tc>
          <w:tcPr>
            <w:tcW w:w="992" w:type="dxa"/>
            <w:vAlign w:val="bottom"/>
          </w:tcPr>
          <w:p w14:paraId="2F8C5B25" w14:textId="52C9C6B7" w:rsidR="006104ED" w:rsidRDefault="006104ED" w:rsidP="006104ED">
            <w:pPr>
              <w:spacing w:line="240" w:lineRule="auto"/>
              <w:jc w:val="center"/>
              <w:rPr>
                <w:rFonts w:cs="Arial"/>
              </w:rPr>
            </w:pPr>
            <w:r w:rsidRPr="00D03973">
              <w:rPr>
                <w:rFonts w:cs="Arial"/>
              </w:rPr>
              <w:t>33</w:t>
            </w:r>
          </w:p>
        </w:tc>
        <w:tc>
          <w:tcPr>
            <w:tcW w:w="983" w:type="dxa"/>
            <w:vAlign w:val="bottom"/>
          </w:tcPr>
          <w:p w14:paraId="2968A1C2" w14:textId="6009CF9B" w:rsidR="006104ED" w:rsidRDefault="006104ED" w:rsidP="006104ED">
            <w:pPr>
              <w:spacing w:line="240" w:lineRule="auto"/>
              <w:jc w:val="center"/>
              <w:rPr>
                <w:rFonts w:cs="Arial"/>
              </w:rPr>
            </w:pPr>
            <w:r>
              <w:rPr>
                <w:rFonts w:cs="Arial"/>
              </w:rPr>
              <w:t>93</w:t>
            </w:r>
          </w:p>
        </w:tc>
        <w:tc>
          <w:tcPr>
            <w:tcW w:w="1417" w:type="dxa"/>
            <w:shd w:val="clear" w:color="auto" w:fill="auto"/>
            <w:noWrap/>
            <w:vAlign w:val="bottom"/>
          </w:tcPr>
          <w:p w14:paraId="3691709C" w14:textId="42C562B5" w:rsidR="006104ED" w:rsidRDefault="006104ED" w:rsidP="006104ED">
            <w:pPr>
              <w:spacing w:line="240" w:lineRule="auto"/>
              <w:jc w:val="center"/>
              <w:rPr>
                <w:rFonts w:cs="Arial"/>
              </w:rPr>
            </w:pPr>
            <w:r>
              <w:rPr>
                <w:rFonts w:cs="Arial"/>
              </w:rPr>
              <w:t>8,0</w:t>
            </w:r>
          </w:p>
        </w:tc>
        <w:tc>
          <w:tcPr>
            <w:tcW w:w="1701" w:type="dxa"/>
            <w:vAlign w:val="bottom"/>
          </w:tcPr>
          <w:p w14:paraId="4A0CDD83" w14:textId="688677AB" w:rsidR="006104ED" w:rsidRDefault="006104ED" w:rsidP="006104ED">
            <w:pPr>
              <w:spacing w:line="240" w:lineRule="auto"/>
              <w:jc w:val="center"/>
              <w:rPr>
                <w:rFonts w:cs="Arial"/>
              </w:rPr>
            </w:pPr>
            <w:r>
              <w:rPr>
                <w:rFonts w:cs="Arial"/>
              </w:rPr>
              <w:t>9</w:t>
            </w:r>
            <w:r w:rsidRPr="00D03973">
              <w:rPr>
                <w:rFonts w:cs="Arial"/>
              </w:rPr>
              <w:t>,0</w:t>
            </w:r>
          </w:p>
        </w:tc>
        <w:tc>
          <w:tcPr>
            <w:tcW w:w="1701" w:type="dxa"/>
            <w:vAlign w:val="bottom"/>
          </w:tcPr>
          <w:p w14:paraId="0499E62B" w14:textId="564C595B" w:rsidR="006104ED" w:rsidRDefault="006104ED" w:rsidP="006104ED">
            <w:pPr>
              <w:spacing w:line="240" w:lineRule="auto"/>
              <w:jc w:val="center"/>
              <w:rPr>
                <w:rFonts w:cs="Arial"/>
              </w:rPr>
            </w:pPr>
            <w:r>
              <w:rPr>
                <w:rFonts w:cs="Arial"/>
              </w:rPr>
              <w:t>7</w:t>
            </w:r>
            <w:r w:rsidRPr="00D03973">
              <w:rPr>
                <w:rFonts w:cs="Arial"/>
              </w:rPr>
              <w:t>,0</w:t>
            </w:r>
          </w:p>
        </w:tc>
        <w:tc>
          <w:tcPr>
            <w:tcW w:w="1854" w:type="dxa"/>
            <w:vAlign w:val="bottom"/>
          </w:tcPr>
          <w:p w14:paraId="1F1FBCC4" w14:textId="3C2DD80C" w:rsidR="006104ED" w:rsidRDefault="006104ED" w:rsidP="006104ED">
            <w:pPr>
              <w:spacing w:line="240" w:lineRule="auto"/>
              <w:jc w:val="center"/>
              <w:rPr>
                <w:rFonts w:cs="Arial"/>
              </w:rPr>
            </w:pPr>
            <w:r>
              <w:rPr>
                <w:rFonts w:cs="Arial"/>
              </w:rPr>
              <w:t>10</w:t>
            </w:r>
          </w:p>
        </w:tc>
      </w:tr>
      <w:tr w:rsidR="006104ED" w:rsidRPr="00D03973" w14:paraId="1034B88A" w14:textId="77777777" w:rsidTr="00E46B11">
        <w:trPr>
          <w:trHeight w:val="264"/>
        </w:trPr>
        <w:tc>
          <w:tcPr>
            <w:tcW w:w="992" w:type="dxa"/>
            <w:vAlign w:val="bottom"/>
          </w:tcPr>
          <w:p w14:paraId="28C6AD3F" w14:textId="231DF1F5" w:rsidR="006104ED" w:rsidRDefault="006104ED" w:rsidP="006104ED">
            <w:pPr>
              <w:spacing w:line="240" w:lineRule="auto"/>
              <w:jc w:val="center"/>
              <w:rPr>
                <w:rFonts w:cs="Arial"/>
              </w:rPr>
            </w:pPr>
            <w:r>
              <w:rPr>
                <w:rFonts w:cs="Arial"/>
              </w:rPr>
              <w:t>34</w:t>
            </w:r>
          </w:p>
        </w:tc>
        <w:tc>
          <w:tcPr>
            <w:tcW w:w="983" w:type="dxa"/>
            <w:vAlign w:val="bottom"/>
          </w:tcPr>
          <w:p w14:paraId="0E4BD48E" w14:textId="736E5D2C" w:rsidR="006104ED" w:rsidRDefault="006104ED" w:rsidP="006104ED">
            <w:pPr>
              <w:spacing w:line="240" w:lineRule="auto"/>
              <w:jc w:val="center"/>
              <w:rPr>
                <w:rFonts w:cs="Arial"/>
              </w:rPr>
            </w:pPr>
            <w:r>
              <w:rPr>
                <w:rFonts w:cs="Arial"/>
              </w:rPr>
              <w:t>94</w:t>
            </w:r>
          </w:p>
        </w:tc>
        <w:tc>
          <w:tcPr>
            <w:tcW w:w="1417" w:type="dxa"/>
            <w:shd w:val="clear" w:color="auto" w:fill="auto"/>
            <w:noWrap/>
            <w:vAlign w:val="bottom"/>
          </w:tcPr>
          <w:p w14:paraId="68F11BB5" w14:textId="2E124773" w:rsidR="006104ED" w:rsidRDefault="006104ED" w:rsidP="006104ED">
            <w:pPr>
              <w:spacing w:line="240" w:lineRule="auto"/>
              <w:jc w:val="center"/>
              <w:rPr>
                <w:rFonts w:cs="Arial"/>
              </w:rPr>
            </w:pPr>
            <w:r>
              <w:rPr>
                <w:rFonts w:cs="Arial"/>
              </w:rPr>
              <w:t>6,0</w:t>
            </w:r>
          </w:p>
        </w:tc>
        <w:tc>
          <w:tcPr>
            <w:tcW w:w="1701" w:type="dxa"/>
            <w:vAlign w:val="bottom"/>
          </w:tcPr>
          <w:p w14:paraId="4E184583" w14:textId="09A9BACF" w:rsidR="006104ED" w:rsidRDefault="006104ED" w:rsidP="006104ED">
            <w:pPr>
              <w:spacing w:line="240" w:lineRule="auto"/>
              <w:jc w:val="center"/>
              <w:rPr>
                <w:rFonts w:cs="Arial"/>
              </w:rPr>
            </w:pPr>
            <w:r>
              <w:rPr>
                <w:rFonts w:cs="Arial"/>
              </w:rPr>
              <w:t>7</w:t>
            </w:r>
            <w:r w:rsidRPr="00D03973">
              <w:rPr>
                <w:rFonts w:cs="Arial"/>
              </w:rPr>
              <w:t>,0</w:t>
            </w:r>
          </w:p>
        </w:tc>
        <w:tc>
          <w:tcPr>
            <w:tcW w:w="1701" w:type="dxa"/>
            <w:vAlign w:val="bottom"/>
          </w:tcPr>
          <w:p w14:paraId="04C0D615" w14:textId="6A9AC22E" w:rsidR="006104ED" w:rsidRDefault="006104ED" w:rsidP="006104ED">
            <w:pPr>
              <w:spacing w:line="240" w:lineRule="auto"/>
              <w:jc w:val="center"/>
              <w:rPr>
                <w:rFonts w:cs="Arial"/>
              </w:rPr>
            </w:pPr>
            <w:r>
              <w:rPr>
                <w:rFonts w:cs="Arial"/>
              </w:rPr>
              <w:t>9</w:t>
            </w:r>
            <w:r w:rsidRPr="00D03973">
              <w:rPr>
                <w:rFonts w:cs="Arial"/>
              </w:rPr>
              <w:t>,0</w:t>
            </w:r>
          </w:p>
        </w:tc>
        <w:tc>
          <w:tcPr>
            <w:tcW w:w="1854" w:type="dxa"/>
            <w:vAlign w:val="bottom"/>
          </w:tcPr>
          <w:p w14:paraId="74E1A99C" w14:textId="596DBFA2" w:rsidR="006104ED" w:rsidRDefault="006104ED" w:rsidP="006104ED">
            <w:pPr>
              <w:spacing w:line="240" w:lineRule="auto"/>
              <w:jc w:val="center"/>
              <w:rPr>
                <w:rFonts w:cs="Arial"/>
              </w:rPr>
            </w:pPr>
            <w:r>
              <w:rPr>
                <w:rFonts w:cs="Arial"/>
              </w:rPr>
              <w:t>12</w:t>
            </w:r>
          </w:p>
        </w:tc>
      </w:tr>
      <w:tr w:rsidR="006104ED" w:rsidRPr="00D03973" w14:paraId="23190289" w14:textId="77777777" w:rsidTr="00E46B11">
        <w:trPr>
          <w:trHeight w:val="264"/>
        </w:trPr>
        <w:tc>
          <w:tcPr>
            <w:tcW w:w="992" w:type="dxa"/>
            <w:vAlign w:val="bottom"/>
          </w:tcPr>
          <w:p w14:paraId="5A878915" w14:textId="50408435" w:rsidR="006104ED" w:rsidRDefault="006104ED" w:rsidP="006104ED">
            <w:pPr>
              <w:spacing w:line="240" w:lineRule="auto"/>
              <w:jc w:val="center"/>
              <w:rPr>
                <w:rFonts w:cs="Arial"/>
              </w:rPr>
            </w:pPr>
            <w:r w:rsidRPr="00D03973">
              <w:rPr>
                <w:rFonts w:cs="Arial"/>
              </w:rPr>
              <w:t>35</w:t>
            </w:r>
          </w:p>
        </w:tc>
        <w:tc>
          <w:tcPr>
            <w:tcW w:w="983" w:type="dxa"/>
            <w:vAlign w:val="bottom"/>
          </w:tcPr>
          <w:p w14:paraId="65D5F688" w14:textId="6BF96874" w:rsidR="006104ED" w:rsidRDefault="006104ED" w:rsidP="006104ED">
            <w:pPr>
              <w:spacing w:line="240" w:lineRule="auto"/>
              <w:jc w:val="center"/>
              <w:rPr>
                <w:rFonts w:cs="Arial"/>
              </w:rPr>
            </w:pPr>
            <w:r>
              <w:rPr>
                <w:rFonts w:cs="Arial"/>
              </w:rPr>
              <w:t>95</w:t>
            </w:r>
          </w:p>
        </w:tc>
        <w:tc>
          <w:tcPr>
            <w:tcW w:w="1417" w:type="dxa"/>
            <w:shd w:val="clear" w:color="auto" w:fill="auto"/>
            <w:noWrap/>
            <w:vAlign w:val="bottom"/>
          </w:tcPr>
          <w:p w14:paraId="1CA2BEC7" w14:textId="0E2613E5" w:rsidR="006104ED" w:rsidRDefault="006104ED" w:rsidP="006104ED">
            <w:pPr>
              <w:spacing w:line="240" w:lineRule="auto"/>
              <w:jc w:val="center"/>
              <w:rPr>
                <w:rFonts w:cs="Arial"/>
              </w:rPr>
            </w:pPr>
            <w:r>
              <w:rPr>
                <w:rFonts w:cs="Arial"/>
              </w:rPr>
              <w:t>11,0</w:t>
            </w:r>
          </w:p>
        </w:tc>
        <w:tc>
          <w:tcPr>
            <w:tcW w:w="1701" w:type="dxa"/>
            <w:vAlign w:val="bottom"/>
          </w:tcPr>
          <w:p w14:paraId="00619BAB" w14:textId="4F7048F3" w:rsidR="006104ED" w:rsidRDefault="006104ED" w:rsidP="006104ED">
            <w:pPr>
              <w:spacing w:line="240" w:lineRule="auto"/>
              <w:jc w:val="center"/>
              <w:rPr>
                <w:rFonts w:cs="Arial"/>
              </w:rPr>
            </w:pPr>
            <w:r>
              <w:rPr>
                <w:rFonts w:cs="Arial"/>
              </w:rPr>
              <w:t>12,0</w:t>
            </w:r>
          </w:p>
        </w:tc>
        <w:tc>
          <w:tcPr>
            <w:tcW w:w="1701" w:type="dxa"/>
            <w:vAlign w:val="bottom"/>
          </w:tcPr>
          <w:p w14:paraId="2A7D8B19" w14:textId="142F9486" w:rsidR="006104ED" w:rsidRDefault="006104ED" w:rsidP="006104ED">
            <w:pPr>
              <w:spacing w:line="240" w:lineRule="auto"/>
              <w:jc w:val="center"/>
              <w:rPr>
                <w:rFonts w:cs="Arial"/>
              </w:rPr>
            </w:pPr>
            <w:r>
              <w:rPr>
                <w:rFonts w:cs="Arial"/>
              </w:rPr>
              <w:t>6</w:t>
            </w:r>
            <w:r w:rsidRPr="00D03973">
              <w:rPr>
                <w:rFonts w:cs="Arial"/>
              </w:rPr>
              <w:t>,0</w:t>
            </w:r>
          </w:p>
        </w:tc>
        <w:tc>
          <w:tcPr>
            <w:tcW w:w="1854" w:type="dxa"/>
            <w:vAlign w:val="bottom"/>
          </w:tcPr>
          <w:p w14:paraId="2D4DF767" w14:textId="3AFED30A" w:rsidR="006104ED" w:rsidRDefault="006104ED" w:rsidP="006104ED">
            <w:pPr>
              <w:spacing w:line="240" w:lineRule="auto"/>
              <w:jc w:val="center"/>
              <w:rPr>
                <w:rFonts w:cs="Arial"/>
              </w:rPr>
            </w:pPr>
            <w:r>
              <w:rPr>
                <w:rFonts w:cs="Arial"/>
              </w:rPr>
              <w:t>9</w:t>
            </w:r>
          </w:p>
        </w:tc>
      </w:tr>
      <w:tr w:rsidR="006104ED" w:rsidRPr="00D03973" w14:paraId="1A6D3908" w14:textId="77777777" w:rsidTr="00E46B11">
        <w:trPr>
          <w:trHeight w:val="264"/>
        </w:trPr>
        <w:tc>
          <w:tcPr>
            <w:tcW w:w="992" w:type="dxa"/>
            <w:vAlign w:val="bottom"/>
          </w:tcPr>
          <w:p w14:paraId="6B881B35" w14:textId="267A3D4D" w:rsidR="006104ED" w:rsidRDefault="006104ED" w:rsidP="006104ED">
            <w:pPr>
              <w:spacing w:line="240" w:lineRule="auto"/>
              <w:jc w:val="center"/>
              <w:rPr>
                <w:rFonts w:cs="Arial"/>
              </w:rPr>
            </w:pPr>
            <w:r>
              <w:rPr>
                <w:rFonts w:cs="Arial"/>
              </w:rPr>
              <w:t>36</w:t>
            </w:r>
          </w:p>
        </w:tc>
        <w:tc>
          <w:tcPr>
            <w:tcW w:w="983" w:type="dxa"/>
            <w:vAlign w:val="bottom"/>
          </w:tcPr>
          <w:p w14:paraId="5B3ECF48" w14:textId="5A291390" w:rsidR="006104ED" w:rsidRDefault="006104ED" w:rsidP="006104ED">
            <w:pPr>
              <w:spacing w:line="240" w:lineRule="auto"/>
              <w:jc w:val="center"/>
              <w:rPr>
                <w:rFonts w:cs="Arial"/>
              </w:rPr>
            </w:pPr>
            <w:r>
              <w:rPr>
                <w:rFonts w:cs="Arial"/>
              </w:rPr>
              <w:t>96</w:t>
            </w:r>
          </w:p>
        </w:tc>
        <w:tc>
          <w:tcPr>
            <w:tcW w:w="1417" w:type="dxa"/>
            <w:shd w:val="clear" w:color="auto" w:fill="auto"/>
            <w:noWrap/>
            <w:vAlign w:val="bottom"/>
          </w:tcPr>
          <w:p w14:paraId="5F88AC39" w14:textId="5C5F9E0A" w:rsidR="006104ED" w:rsidRDefault="006104ED" w:rsidP="006104ED">
            <w:pPr>
              <w:spacing w:line="240" w:lineRule="auto"/>
              <w:jc w:val="center"/>
              <w:rPr>
                <w:rFonts w:cs="Arial"/>
              </w:rPr>
            </w:pPr>
            <w:r>
              <w:rPr>
                <w:rFonts w:cs="Arial"/>
              </w:rPr>
              <w:t>5,0</w:t>
            </w:r>
          </w:p>
        </w:tc>
        <w:tc>
          <w:tcPr>
            <w:tcW w:w="1701" w:type="dxa"/>
            <w:vAlign w:val="bottom"/>
          </w:tcPr>
          <w:p w14:paraId="2BACBFA6" w14:textId="21AB837F" w:rsidR="006104ED" w:rsidRDefault="006104ED" w:rsidP="006104ED">
            <w:pPr>
              <w:spacing w:line="240" w:lineRule="auto"/>
              <w:jc w:val="center"/>
              <w:rPr>
                <w:rFonts w:cs="Arial"/>
              </w:rPr>
            </w:pPr>
            <w:r>
              <w:rPr>
                <w:rFonts w:cs="Arial"/>
              </w:rPr>
              <w:t>6</w:t>
            </w:r>
            <w:r w:rsidRPr="00D03973">
              <w:rPr>
                <w:rFonts w:cs="Arial"/>
              </w:rPr>
              <w:t>,0</w:t>
            </w:r>
          </w:p>
        </w:tc>
        <w:tc>
          <w:tcPr>
            <w:tcW w:w="1701" w:type="dxa"/>
            <w:vAlign w:val="bottom"/>
          </w:tcPr>
          <w:p w14:paraId="1943FD2C" w14:textId="3B9DB16F" w:rsidR="006104ED" w:rsidRDefault="006104ED" w:rsidP="006104ED">
            <w:pPr>
              <w:spacing w:line="240" w:lineRule="auto"/>
              <w:jc w:val="center"/>
              <w:rPr>
                <w:rFonts w:cs="Arial"/>
              </w:rPr>
            </w:pPr>
            <w:r>
              <w:rPr>
                <w:rFonts w:cs="Arial"/>
              </w:rPr>
              <w:t>12,0</w:t>
            </w:r>
          </w:p>
        </w:tc>
        <w:tc>
          <w:tcPr>
            <w:tcW w:w="1854" w:type="dxa"/>
            <w:vAlign w:val="bottom"/>
          </w:tcPr>
          <w:p w14:paraId="60543B21" w14:textId="7029C1DA" w:rsidR="006104ED" w:rsidRDefault="006104ED" w:rsidP="006104ED">
            <w:pPr>
              <w:spacing w:line="240" w:lineRule="auto"/>
              <w:jc w:val="center"/>
              <w:rPr>
                <w:rFonts w:cs="Arial"/>
              </w:rPr>
            </w:pPr>
            <w:r>
              <w:rPr>
                <w:rFonts w:cs="Arial"/>
              </w:rPr>
              <w:t>13</w:t>
            </w:r>
          </w:p>
        </w:tc>
      </w:tr>
      <w:tr w:rsidR="006104ED" w:rsidRPr="00D03973" w14:paraId="680EBD55" w14:textId="77777777" w:rsidTr="00E46B11">
        <w:trPr>
          <w:trHeight w:val="264"/>
        </w:trPr>
        <w:tc>
          <w:tcPr>
            <w:tcW w:w="992" w:type="dxa"/>
            <w:vAlign w:val="bottom"/>
          </w:tcPr>
          <w:p w14:paraId="6B9853F3" w14:textId="05252E22" w:rsidR="006104ED" w:rsidRDefault="006104ED" w:rsidP="006104ED">
            <w:pPr>
              <w:spacing w:line="240" w:lineRule="auto"/>
              <w:jc w:val="center"/>
              <w:rPr>
                <w:rFonts w:cs="Arial"/>
              </w:rPr>
            </w:pPr>
            <w:r w:rsidRPr="00D03973">
              <w:rPr>
                <w:rFonts w:cs="Arial"/>
              </w:rPr>
              <w:t>37</w:t>
            </w:r>
          </w:p>
        </w:tc>
        <w:tc>
          <w:tcPr>
            <w:tcW w:w="983" w:type="dxa"/>
            <w:vAlign w:val="bottom"/>
          </w:tcPr>
          <w:p w14:paraId="69C57ECE" w14:textId="74E06B07" w:rsidR="006104ED" w:rsidRDefault="006104ED" w:rsidP="006104ED">
            <w:pPr>
              <w:spacing w:line="240" w:lineRule="auto"/>
              <w:jc w:val="center"/>
              <w:rPr>
                <w:rFonts w:cs="Arial"/>
              </w:rPr>
            </w:pPr>
            <w:r>
              <w:rPr>
                <w:rFonts w:cs="Arial"/>
              </w:rPr>
              <w:t>97</w:t>
            </w:r>
          </w:p>
        </w:tc>
        <w:tc>
          <w:tcPr>
            <w:tcW w:w="1417" w:type="dxa"/>
            <w:shd w:val="clear" w:color="auto" w:fill="auto"/>
            <w:noWrap/>
            <w:vAlign w:val="bottom"/>
          </w:tcPr>
          <w:p w14:paraId="4DD97CF3" w14:textId="13A2DB58" w:rsidR="006104ED" w:rsidRDefault="006104ED" w:rsidP="006104ED">
            <w:pPr>
              <w:spacing w:line="240" w:lineRule="auto"/>
              <w:jc w:val="center"/>
              <w:rPr>
                <w:rFonts w:cs="Arial"/>
              </w:rPr>
            </w:pPr>
            <w:r>
              <w:rPr>
                <w:rFonts w:cs="Arial"/>
              </w:rPr>
              <w:t>8,0</w:t>
            </w:r>
          </w:p>
        </w:tc>
        <w:tc>
          <w:tcPr>
            <w:tcW w:w="1701" w:type="dxa"/>
            <w:vAlign w:val="bottom"/>
          </w:tcPr>
          <w:p w14:paraId="6691DFE7" w14:textId="4BE06438" w:rsidR="006104ED" w:rsidRDefault="006104ED" w:rsidP="006104ED">
            <w:pPr>
              <w:spacing w:line="240" w:lineRule="auto"/>
              <w:jc w:val="center"/>
              <w:rPr>
                <w:rFonts w:cs="Arial"/>
              </w:rPr>
            </w:pPr>
            <w:r>
              <w:rPr>
                <w:rFonts w:cs="Arial"/>
              </w:rPr>
              <w:t>9,0</w:t>
            </w:r>
          </w:p>
        </w:tc>
        <w:tc>
          <w:tcPr>
            <w:tcW w:w="1701" w:type="dxa"/>
            <w:vAlign w:val="bottom"/>
          </w:tcPr>
          <w:p w14:paraId="2B9B50DE" w14:textId="1D4120BE" w:rsidR="006104ED" w:rsidRDefault="006104ED" w:rsidP="006104ED">
            <w:pPr>
              <w:spacing w:line="240" w:lineRule="auto"/>
              <w:jc w:val="center"/>
              <w:rPr>
                <w:rFonts w:cs="Arial"/>
              </w:rPr>
            </w:pPr>
            <w:r>
              <w:rPr>
                <w:rFonts w:cs="Arial"/>
              </w:rPr>
              <w:t>5,0</w:t>
            </w:r>
          </w:p>
        </w:tc>
        <w:tc>
          <w:tcPr>
            <w:tcW w:w="1854" w:type="dxa"/>
            <w:vAlign w:val="bottom"/>
          </w:tcPr>
          <w:p w14:paraId="007A1F48" w14:textId="243B4FBC" w:rsidR="006104ED" w:rsidRDefault="006104ED" w:rsidP="006104ED">
            <w:pPr>
              <w:spacing w:line="240" w:lineRule="auto"/>
              <w:jc w:val="center"/>
              <w:rPr>
                <w:rFonts w:cs="Arial"/>
              </w:rPr>
            </w:pPr>
            <w:r>
              <w:rPr>
                <w:rFonts w:cs="Arial"/>
              </w:rPr>
              <w:t>8</w:t>
            </w:r>
          </w:p>
        </w:tc>
      </w:tr>
      <w:tr w:rsidR="006104ED" w:rsidRPr="00D03973" w14:paraId="4C8128BA" w14:textId="77777777" w:rsidTr="00E46B11">
        <w:trPr>
          <w:trHeight w:val="264"/>
        </w:trPr>
        <w:tc>
          <w:tcPr>
            <w:tcW w:w="992" w:type="dxa"/>
            <w:vAlign w:val="bottom"/>
          </w:tcPr>
          <w:p w14:paraId="5C653E58" w14:textId="637C58BB" w:rsidR="006104ED" w:rsidRDefault="006104ED" w:rsidP="006104ED">
            <w:pPr>
              <w:spacing w:line="240" w:lineRule="auto"/>
              <w:jc w:val="center"/>
              <w:rPr>
                <w:rFonts w:cs="Arial"/>
              </w:rPr>
            </w:pPr>
            <w:r>
              <w:rPr>
                <w:rFonts w:cs="Arial"/>
              </w:rPr>
              <w:t>38</w:t>
            </w:r>
          </w:p>
        </w:tc>
        <w:tc>
          <w:tcPr>
            <w:tcW w:w="983" w:type="dxa"/>
            <w:vAlign w:val="bottom"/>
          </w:tcPr>
          <w:p w14:paraId="57C9D257" w14:textId="6076E513" w:rsidR="006104ED" w:rsidRDefault="006104ED" w:rsidP="006104ED">
            <w:pPr>
              <w:spacing w:line="240" w:lineRule="auto"/>
              <w:jc w:val="center"/>
              <w:rPr>
                <w:rFonts w:cs="Arial"/>
              </w:rPr>
            </w:pPr>
            <w:r>
              <w:rPr>
                <w:rFonts w:cs="Arial"/>
              </w:rPr>
              <w:t>98</w:t>
            </w:r>
          </w:p>
        </w:tc>
        <w:tc>
          <w:tcPr>
            <w:tcW w:w="1417" w:type="dxa"/>
            <w:shd w:val="clear" w:color="auto" w:fill="auto"/>
            <w:noWrap/>
            <w:vAlign w:val="bottom"/>
          </w:tcPr>
          <w:p w14:paraId="3315920F" w14:textId="589E9BBF" w:rsidR="006104ED" w:rsidRDefault="006104ED" w:rsidP="006104ED">
            <w:pPr>
              <w:spacing w:line="240" w:lineRule="auto"/>
              <w:jc w:val="center"/>
              <w:rPr>
                <w:rFonts w:cs="Arial"/>
              </w:rPr>
            </w:pPr>
            <w:r>
              <w:rPr>
                <w:rFonts w:cs="Arial"/>
              </w:rPr>
              <w:t>4,0</w:t>
            </w:r>
          </w:p>
        </w:tc>
        <w:tc>
          <w:tcPr>
            <w:tcW w:w="1701" w:type="dxa"/>
            <w:vAlign w:val="bottom"/>
          </w:tcPr>
          <w:p w14:paraId="2705BF0F" w14:textId="7A71A450" w:rsidR="006104ED" w:rsidRDefault="006104ED" w:rsidP="006104ED">
            <w:pPr>
              <w:spacing w:line="240" w:lineRule="auto"/>
              <w:jc w:val="center"/>
              <w:rPr>
                <w:rFonts w:cs="Arial"/>
              </w:rPr>
            </w:pPr>
            <w:r>
              <w:rPr>
                <w:rFonts w:cs="Arial"/>
              </w:rPr>
              <w:t>5,0</w:t>
            </w:r>
          </w:p>
        </w:tc>
        <w:tc>
          <w:tcPr>
            <w:tcW w:w="1701" w:type="dxa"/>
            <w:vAlign w:val="bottom"/>
          </w:tcPr>
          <w:p w14:paraId="5D9105FD" w14:textId="05479AAE" w:rsidR="006104ED" w:rsidRDefault="006104ED" w:rsidP="006104ED">
            <w:pPr>
              <w:spacing w:line="240" w:lineRule="auto"/>
              <w:jc w:val="center"/>
              <w:rPr>
                <w:rFonts w:cs="Arial"/>
              </w:rPr>
            </w:pPr>
            <w:r>
              <w:rPr>
                <w:rFonts w:cs="Arial"/>
              </w:rPr>
              <w:t>9,0</w:t>
            </w:r>
          </w:p>
        </w:tc>
        <w:tc>
          <w:tcPr>
            <w:tcW w:w="1854" w:type="dxa"/>
            <w:vAlign w:val="bottom"/>
          </w:tcPr>
          <w:p w14:paraId="1F9FB220" w14:textId="3C3FEB35" w:rsidR="006104ED" w:rsidRDefault="006104ED" w:rsidP="006104ED">
            <w:pPr>
              <w:spacing w:line="240" w:lineRule="auto"/>
              <w:jc w:val="center"/>
              <w:rPr>
                <w:rFonts w:cs="Arial"/>
              </w:rPr>
            </w:pPr>
            <w:r>
              <w:rPr>
                <w:rFonts w:cs="Arial"/>
              </w:rPr>
              <w:t>10</w:t>
            </w:r>
          </w:p>
        </w:tc>
      </w:tr>
    </w:tbl>
    <w:p w14:paraId="732C84FF" w14:textId="391F7F20" w:rsidR="009F7DA2" w:rsidRDefault="00E87207" w:rsidP="00E87207">
      <w:pPr>
        <w:pStyle w:val="Bijschrift"/>
        <w:jc w:val="left"/>
      </w:pPr>
      <w:r>
        <w:t xml:space="preserve">Tabel </w:t>
      </w:r>
      <w:r w:rsidR="00D30750">
        <w:fldChar w:fldCharType="begin"/>
      </w:r>
      <w:r w:rsidR="00D30750">
        <w:instrText xml:space="preserve"> SEQ Tabel \* ARABIC </w:instrText>
      </w:r>
      <w:r w:rsidR="00D30750">
        <w:fldChar w:fldCharType="separate"/>
      </w:r>
      <w:r w:rsidR="00777D6C">
        <w:rPr>
          <w:noProof/>
        </w:rPr>
        <w:t>2</w:t>
      </w:r>
      <w:r w:rsidR="00D30750">
        <w:rPr>
          <w:noProof/>
        </w:rPr>
        <w:fldChar w:fldCharType="end"/>
      </w:r>
      <w:r>
        <w:t xml:space="preserve"> - Voetgangerskoppelingen</w:t>
      </w:r>
    </w:p>
    <w:p w14:paraId="08F9C654" w14:textId="77777777" w:rsidR="008673D3" w:rsidRDefault="008673D3" w:rsidP="008673D3"/>
    <w:p w14:paraId="4A1F9C53" w14:textId="77777777" w:rsidR="003110E5" w:rsidRDefault="003110E5" w:rsidP="00CC69A1">
      <w:r>
        <w:t xml:space="preserve">De volgende </w:t>
      </w:r>
      <w:proofErr w:type="spellStart"/>
      <w:r w:rsidR="0062371F">
        <w:t>peloton</w:t>
      </w:r>
      <w:r>
        <w:t>koppelingen</w:t>
      </w:r>
      <w:proofErr w:type="spellEnd"/>
      <w:r>
        <w:t xml:space="preserve"> zijn aanwezig:</w:t>
      </w:r>
    </w:p>
    <w:tbl>
      <w:tblPr>
        <w:tblStyle w:val="Tabelraster"/>
        <w:tblW w:w="8239" w:type="dxa"/>
        <w:tblLook w:val="04A0" w:firstRow="1" w:lastRow="0" w:firstColumn="1" w:lastColumn="0" w:noHBand="0" w:noVBand="1"/>
      </w:tblPr>
      <w:tblGrid>
        <w:gridCol w:w="400"/>
        <w:gridCol w:w="1329"/>
        <w:gridCol w:w="1527"/>
        <w:gridCol w:w="1359"/>
        <w:gridCol w:w="1362"/>
        <w:gridCol w:w="1109"/>
        <w:gridCol w:w="1153"/>
      </w:tblGrid>
      <w:tr w:rsidR="008F64EF" w14:paraId="7028560E" w14:textId="77777777" w:rsidTr="0054039E">
        <w:tc>
          <w:tcPr>
            <w:tcW w:w="400" w:type="dxa"/>
          </w:tcPr>
          <w:p w14:paraId="39BD02E1" w14:textId="77777777" w:rsidR="008F64EF" w:rsidRDefault="008F64EF" w:rsidP="00CF75D0">
            <w:r>
              <w:t>#</w:t>
            </w:r>
          </w:p>
        </w:tc>
        <w:tc>
          <w:tcPr>
            <w:tcW w:w="1329" w:type="dxa"/>
          </w:tcPr>
          <w:p w14:paraId="23244CB4" w14:textId="77777777" w:rsidR="008F64EF" w:rsidRDefault="008F64EF" w:rsidP="00CF75D0">
            <w:r>
              <w:t>Voedende VRI</w:t>
            </w:r>
          </w:p>
        </w:tc>
        <w:tc>
          <w:tcPr>
            <w:tcW w:w="1527" w:type="dxa"/>
          </w:tcPr>
          <w:p w14:paraId="429F5C7F" w14:textId="77777777" w:rsidR="008F64EF" w:rsidRDefault="008F64EF" w:rsidP="00CF75D0">
            <w:r>
              <w:t>Voedende koplus(-sen)</w:t>
            </w:r>
          </w:p>
        </w:tc>
        <w:tc>
          <w:tcPr>
            <w:tcW w:w="1359" w:type="dxa"/>
          </w:tcPr>
          <w:p w14:paraId="76AC5C6F" w14:textId="77777777" w:rsidR="008F64EF" w:rsidRDefault="008F64EF" w:rsidP="00CF75D0">
            <w:r>
              <w:t>Afvoerende VRI</w:t>
            </w:r>
          </w:p>
        </w:tc>
        <w:tc>
          <w:tcPr>
            <w:tcW w:w="1362" w:type="dxa"/>
          </w:tcPr>
          <w:p w14:paraId="4D630888" w14:textId="77777777" w:rsidR="008F64EF" w:rsidRDefault="008F64EF" w:rsidP="00CF75D0">
            <w:r>
              <w:t>Afvoerende signaalgroep</w:t>
            </w:r>
          </w:p>
        </w:tc>
        <w:tc>
          <w:tcPr>
            <w:tcW w:w="1109" w:type="dxa"/>
          </w:tcPr>
          <w:p w14:paraId="6B4B2D22" w14:textId="77777777" w:rsidR="008F64EF" w:rsidRDefault="008F64EF" w:rsidP="00CF75D0">
            <w:r>
              <w:t xml:space="preserve">Afstand </w:t>
            </w:r>
            <w:proofErr w:type="spellStart"/>
            <w:r>
              <w:t>s.s.</w:t>
            </w:r>
            <w:proofErr w:type="spellEnd"/>
            <w:r>
              <w:t xml:space="preserve"> – </w:t>
            </w:r>
            <w:proofErr w:type="spellStart"/>
            <w:r>
              <w:t>s.s.</w:t>
            </w:r>
            <w:proofErr w:type="spellEnd"/>
          </w:p>
        </w:tc>
        <w:tc>
          <w:tcPr>
            <w:tcW w:w="1153" w:type="dxa"/>
          </w:tcPr>
          <w:p w14:paraId="3E0F687D" w14:textId="77777777" w:rsidR="008F64EF" w:rsidRDefault="008F64EF" w:rsidP="00CF75D0">
            <w:r>
              <w:t>Extra snelheids-meetpunt</w:t>
            </w:r>
          </w:p>
        </w:tc>
      </w:tr>
      <w:tr w:rsidR="008F64EF" w14:paraId="04AEBD65" w14:textId="77777777" w:rsidTr="0054039E">
        <w:tc>
          <w:tcPr>
            <w:tcW w:w="400" w:type="dxa"/>
          </w:tcPr>
          <w:p w14:paraId="567A3E56" w14:textId="77777777" w:rsidR="008F64EF" w:rsidRDefault="008F64EF" w:rsidP="00CF75D0">
            <w:r>
              <w:t>1</w:t>
            </w:r>
          </w:p>
        </w:tc>
        <w:tc>
          <w:tcPr>
            <w:tcW w:w="1329" w:type="dxa"/>
          </w:tcPr>
          <w:p w14:paraId="2AB64EC6" w14:textId="782F5C0D" w:rsidR="008F64EF" w:rsidRDefault="00062DD4" w:rsidP="00CF75D0">
            <w:r>
              <w:t>K3049/0082</w:t>
            </w:r>
          </w:p>
        </w:tc>
        <w:tc>
          <w:tcPr>
            <w:tcW w:w="1527" w:type="dxa"/>
          </w:tcPr>
          <w:p w14:paraId="2EF8BA21" w14:textId="639B6C88" w:rsidR="008F64EF" w:rsidRDefault="00983981" w:rsidP="00CF75D0">
            <w:r>
              <w:t>D</w:t>
            </w:r>
            <w:r w:rsidR="0027519E">
              <w:t>2</w:t>
            </w:r>
            <w:r w:rsidR="00062DD4">
              <w:t>.1</w:t>
            </w:r>
            <w:r>
              <w:t>, D</w:t>
            </w:r>
            <w:r w:rsidR="0027519E">
              <w:t>2</w:t>
            </w:r>
            <w:r>
              <w:t>.</w:t>
            </w:r>
            <w:r w:rsidR="00062DD4">
              <w:t>2</w:t>
            </w:r>
          </w:p>
        </w:tc>
        <w:tc>
          <w:tcPr>
            <w:tcW w:w="1359" w:type="dxa"/>
          </w:tcPr>
          <w:p w14:paraId="1709404F" w14:textId="6EB1237B" w:rsidR="008F64EF" w:rsidRDefault="001C3D97" w:rsidP="00CF75D0">
            <w:r>
              <w:t>K306</w:t>
            </w:r>
            <w:r w:rsidR="00062DD4">
              <w:t>6</w:t>
            </w:r>
            <w:r>
              <w:t>/00</w:t>
            </w:r>
            <w:r w:rsidR="00062DD4">
              <w:t>8C</w:t>
            </w:r>
          </w:p>
        </w:tc>
        <w:tc>
          <w:tcPr>
            <w:tcW w:w="1362" w:type="dxa"/>
          </w:tcPr>
          <w:p w14:paraId="58F4D2A4" w14:textId="04D6243D" w:rsidR="008F64EF" w:rsidRDefault="00062DD4" w:rsidP="00CF75D0">
            <w:r>
              <w:t>Fc02</w:t>
            </w:r>
          </w:p>
        </w:tc>
        <w:tc>
          <w:tcPr>
            <w:tcW w:w="1109" w:type="dxa"/>
          </w:tcPr>
          <w:p w14:paraId="4341C368" w14:textId="27EEBBF5" w:rsidR="008F64EF" w:rsidRDefault="00E959A5" w:rsidP="00CF75D0">
            <w:r>
              <w:t>570</w:t>
            </w:r>
          </w:p>
        </w:tc>
        <w:tc>
          <w:tcPr>
            <w:tcW w:w="1153" w:type="dxa"/>
          </w:tcPr>
          <w:p w14:paraId="4CF240DA" w14:textId="77777777" w:rsidR="008F64EF" w:rsidRDefault="008F64EF" w:rsidP="00CF75D0">
            <w:r>
              <w:t>nee</w:t>
            </w:r>
          </w:p>
        </w:tc>
      </w:tr>
      <w:tr w:rsidR="00983981" w14:paraId="0D842297" w14:textId="77777777" w:rsidTr="0054039E">
        <w:tc>
          <w:tcPr>
            <w:tcW w:w="400" w:type="dxa"/>
          </w:tcPr>
          <w:p w14:paraId="4DC8FC88" w14:textId="439ADFA9" w:rsidR="00983981" w:rsidRDefault="00983981" w:rsidP="00CF75D0">
            <w:r>
              <w:t>2</w:t>
            </w:r>
          </w:p>
        </w:tc>
        <w:tc>
          <w:tcPr>
            <w:tcW w:w="1329" w:type="dxa"/>
          </w:tcPr>
          <w:p w14:paraId="328CC200" w14:textId="1D721532" w:rsidR="00983981" w:rsidRDefault="00062DD4" w:rsidP="00CF75D0">
            <w:r>
              <w:t>K3049/0082</w:t>
            </w:r>
          </w:p>
        </w:tc>
        <w:tc>
          <w:tcPr>
            <w:tcW w:w="1527" w:type="dxa"/>
          </w:tcPr>
          <w:p w14:paraId="5CFB569C" w14:textId="50D8DCF5" w:rsidR="00983981" w:rsidRDefault="00983981" w:rsidP="00CF75D0">
            <w:r>
              <w:t>D</w:t>
            </w:r>
            <w:r w:rsidR="0027519E">
              <w:t>8</w:t>
            </w:r>
            <w:r>
              <w:t>.1, D</w:t>
            </w:r>
            <w:r w:rsidR="0027519E">
              <w:t>8</w:t>
            </w:r>
            <w:r w:rsidR="00062DD4">
              <w:t>.2</w:t>
            </w:r>
          </w:p>
        </w:tc>
        <w:tc>
          <w:tcPr>
            <w:tcW w:w="1359" w:type="dxa"/>
          </w:tcPr>
          <w:p w14:paraId="31368BFE" w14:textId="618B918D" w:rsidR="00983981" w:rsidRDefault="001C3D97" w:rsidP="00CF75D0">
            <w:r>
              <w:t>K</w:t>
            </w:r>
            <w:r w:rsidR="00062DD4">
              <w:t>3031/0078</w:t>
            </w:r>
          </w:p>
        </w:tc>
        <w:tc>
          <w:tcPr>
            <w:tcW w:w="1362" w:type="dxa"/>
          </w:tcPr>
          <w:p w14:paraId="14A569A4" w14:textId="03AEA812" w:rsidR="00983981" w:rsidRDefault="00983981" w:rsidP="00CF75D0">
            <w:r>
              <w:t>Fc0</w:t>
            </w:r>
            <w:r w:rsidR="00062DD4">
              <w:t>2</w:t>
            </w:r>
          </w:p>
        </w:tc>
        <w:tc>
          <w:tcPr>
            <w:tcW w:w="1109" w:type="dxa"/>
          </w:tcPr>
          <w:p w14:paraId="28D26E4E" w14:textId="1770016F" w:rsidR="00983981" w:rsidRDefault="00E959A5" w:rsidP="00CF75D0">
            <w:r>
              <w:t>765</w:t>
            </w:r>
          </w:p>
        </w:tc>
        <w:tc>
          <w:tcPr>
            <w:tcW w:w="1153" w:type="dxa"/>
          </w:tcPr>
          <w:p w14:paraId="2BDE62E1" w14:textId="5EB8DB02" w:rsidR="00983981" w:rsidRDefault="00983981" w:rsidP="00CF75D0">
            <w:r>
              <w:t>nee</w:t>
            </w:r>
          </w:p>
        </w:tc>
      </w:tr>
      <w:tr w:rsidR="00983981" w14:paraId="058524A8" w14:textId="77777777" w:rsidTr="0054039E">
        <w:tc>
          <w:tcPr>
            <w:tcW w:w="400" w:type="dxa"/>
          </w:tcPr>
          <w:p w14:paraId="185A2903" w14:textId="2E11E1CC" w:rsidR="00983981" w:rsidRDefault="00983981" w:rsidP="00CF75D0"/>
        </w:tc>
        <w:tc>
          <w:tcPr>
            <w:tcW w:w="1329" w:type="dxa"/>
          </w:tcPr>
          <w:p w14:paraId="55E4208B" w14:textId="545077D4" w:rsidR="00983981" w:rsidRDefault="00983981" w:rsidP="00CF75D0"/>
        </w:tc>
        <w:tc>
          <w:tcPr>
            <w:tcW w:w="1527" w:type="dxa"/>
          </w:tcPr>
          <w:p w14:paraId="2BC16723" w14:textId="748603E6" w:rsidR="00983981" w:rsidRDefault="00983981" w:rsidP="00CF75D0"/>
        </w:tc>
        <w:tc>
          <w:tcPr>
            <w:tcW w:w="1359" w:type="dxa"/>
          </w:tcPr>
          <w:p w14:paraId="359E801C" w14:textId="530EA969" w:rsidR="00983981" w:rsidRDefault="00983981" w:rsidP="00CF75D0"/>
        </w:tc>
        <w:tc>
          <w:tcPr>
            <w:tcW w:w="1362" w:type="dxa"/>
          </w:tcPr>
          <w:p w14:paraId="1CA57636" w14:textId="40994591" w:rsidR="00983981" w:rsidRDefault="00983981" w:rsidP="00CF75D0"/>
        </w:tc>
        <w:tc>
          <w:tcPr>
            <w:tcW w:w="1109" w:type="dxa"/>
          </w:tcPr>
          <w:p w14:paraId="12B4A666" w14:textId="7BE94F6F" w:rsidR="00983981" w:rsidRDefault="00983981" w:rsidP="00CF75D0"/>
        </w:tc>
        <w:tc>
          <w:tcPr>
            <w:tcW w:w="1153" w:type="dxa"/>
          </w:tcPr>
          <w:p w14:paraId="3760540C" w14:textId="31F0BF58" w:rsidR="00983981" w:rsidRDefault="00983981" w:rsidP="00CF75D0"/>
        </w:tc>
      </w:tr>
      <w:tr w:rsidR="0027519E" w14:paraId="552BCC5F" w14:textId="77777777" w:rsidTr="0054039E">
        <w:tc>
          <w:tcPr>
            <w:tcW w:w="400" w:type="dxa"/>
          </w:tcPr>
          <w:p w14:paraId="160765B7" w14:textId="559F16AC" w:rsidR="0027519E" w:rsidRDefault="0027519E" w:rsidP="0027519E">
            <w:r>
              <w:t>3</w:t>
            </w:r>
          </w:p>
        </w:tc>
        <w:tc>
          <w:tcPr>
            <w:tcW w:w="1329" w:type="dxa"/>
          </w:tcPr>
          <w:p w14:paraId="34D5D6E0" w14:textId="64656515" w:rsidR="0027519E" w:rsidRDefault="00062DD4" w:rsidP="0027519E">
            <w:r>
              <w:t>K3066/008C</w:t>
            </w:r>
          </w:p>
        </w:tc>
        <w:tc>
          <w:tcPr>
            <w:tcW w:w="1527" w:type="dxa"/>
          </w:tcPr>
          <w:p w14:paraId="0AA12E76" w14:textId="6ECBD98B" w:rsidR="0027519E" w:rsidRDefault="0027519E" w:rsidP="0027519E">
            <w:r>
              <w:t>D</w:t>
            </w:r>
            <w:r w:rsidR="00062DD4">
              <w:t>0</w:t>
            </w:r>
            <w:r>
              <w:t>8.</w:t>
            </w:r>
            <w:r w:rsidR="00062DD4">
              <w:t>1</w:t>
            </w:r>
            <w:r>
              <w:t>, D</w:t>
            </w:r>
            <w:r w:rsidR="00062DD4">
              <w:t>0</w:t>
            </w:r>
            <w:r>
              <w:t>8.</w:t>
            </w:r>
            <w:r w:rsidR="00062DD4">
              <w:t>3</w:t>
            </w:r>
          </w:p>
        </w:tc>
        <w:tc>
          <w:tcPr>
            <w:tcW w:w="1359" w:type="dxa"/>
          </w:tcPr>
          <w:p w14:paraId="64802B99" w14:textId="751F4060" w:rsidR="0027519E" w:rsidRDefault="00062DD4" w:rsidP="0027519E">
            <w:r>
              <w:t>K3049/0082</w:t>
            </w:r>
          </w:p>
        </w:tc>
        <w:tc>
          <w:tcPr>
            <w:tcW w:w="1362" w:type="dxa"/>
          </w:tcPr>
          <w:p w14:paraId="24157868" w14:textId="292981EA" w:rsidR="0027519E" w:rsidRDefault="0027519E" w:rsidP="0027519E">
            <w:r>
              <w:t>Fc08</w:t>
            </w:r>
          </w:p>
        </w:tc>
        <w:tc>
          <w:tcPr>
            <w:tcW w:w="1109" w:type="dxa"/>
          </w:tcPr>
          <w:p w14:paraId="66B8EFDE" w14:textId="6F3BE914" w:rsidR="0027519E" w:rsidRDefault="00E959A5" w:rsidP="0027519E">
            <w:r>
              <w:t>540</w:t>
            </w:r>
          </w:p>
        </w:tc>
        <w:tc>
          <w:tcPr>
            <w:tcW w:w="1153" w:type="dxa"/>
          </w:tcPr>
          <w:p w14:paraId="5FD6F96E" w14:textId="4ADD1BC2" w:rsidR="0027519E" w:rsidRDefault="0027519E" w:rsidP="0027519E">
            <w:r>
              <w:t>nee</w:t>
            </w:r>
          </w:p>
        </w:tc>
      </w:tr>
      <w:tr w:rsidR="0027519E" w14:paraId="2C8DD811" w14:textId="77777777" w:rsidTr="0054039E">
        <w:tc>
          <w:tcPr>
            <w:tcW w:w="400" w:type="dxa"/>
          </w:tcPr>
          <w:p w14:paraId="26E9236D" w14:textId="0CC17895" w:rsidR="0027519E" w:rsidRDefault="0027519E" w:rsidP="0027519E">
            <w:r>
              <w:t>4</w:t>
            </w:r>
          </w:p>
        </w:tc>
        <w:tc>
          <w:tcPr>
            <w:tcW w:w="1329" w:type="dxa"/>
          </w:tcPr>
          <w:p w14:paraId="5900CE9C" w14:textId="2BBD3568" w:rsidR="0027519E" w:rsidRDefault="00062DD4" w:rsidP="0027519E">
            <w:r>
              <w:t>K3031/0078</w:t>
            </w:r>
          </w:p>
        </w:tc>
        <w:tc>
          <w:tcPr>
            <w:tcW w:w="1527" w:type="dxa"/>
          </w:tcPr>
          <w:p w14:paraId="0F03117D" w14:textId="7D8D457D" w:rsidR="0027519E" w:rsidRDefault="0027519E" w:rsidP="0027519E">
            <w:r>
              <w:t>D</w:t>
            </w:r>
            <w:r w:rsidR="00E959A5">
              <w:t>68</w:t>
            </w:r>
            <w:r>
              <w:t>.1, D</w:t>
            </w:r>
            <w:r w:rsidR="00E959A5">
              <w:t>68</w:t>
            </w:r>
            <w:r>
              <w:t>.3</w:t>
            </w:r>
          </w:p>
        </w:tc>
        <w:tc>
          <w:tcPr>
            <w:tcW w:w="1359" w:type="dxa"/>
          </w:tcPr>
          <w:p w14:paraId="03C2A196" w14:textId="4A64801F" w:rsidR="0027519E" w:rsidRDefault="00062DD4" w:rsidP="0027519E">
            <w:r>
              <w:t>K3049/0082</w:t>
            </w:r>
          </w:p>
        </w:tc>
        <w:tc>
          <w:tcPr>
            <w:tcW w:w="1362" w:type="dxa"/>
          </w:tcPr>
          <w:p w14:paraId="5CBD9B4E" w14:textId="03203F66" w:rsidR="0027519E" w:rsidRDefault="0027519E" w:rsidP="0027519E">
            <w:r>
              <w:t>Fc02</w:t>
            </w:r>
          </w:p>
        </w:tc>
        <w:tc>
          <w:tcPr>
            <w:tcW w:w="1109" w:type="dxa"/>
          </w:tcPr>
          <w:p w14:paraId="70FBF8CB" w14:textId="72EBA305" w:rsidR="0027519E" w:rsidRDefault="00E959A5" w:rsidP="0027519E">
            <w:r>
              <w:t>740</w:t>
            </w:r>
          </w:p>
        </w:tc>
        <w:tc>
          <w:tcPr>
            <w:tcW w:w="1153" w:type="dxa"/>
          </w:tcPr>
          <w:p w14:paraId="0D846E73" w14:textId="4740B025" w:rsidR="0027519E" w:rsidRDefault="0027519E" w:rsidP="0027519E">
            <w:r>
              <w:t>nee</w:t>
            </w:r>
          </w:p>
        </w:tc>
      </w:tr>
      <w:tr w:rsidR="005A7A4C" w14:paraId="7D56ABCC" w14:textId="77777777" w:rsidTr="0054039E">
        <w:tc>
          <w:tcPr>
            <w:tcW w:w="400" w:type="dxa"/>
          </w:tcPr>
          <w:p w14:paraId="7CB44255" w14:textId="77777777" w:rsidR="005A7A4C" w:rsidRDefault="005A7A4C" w:rsidP="0027519E"/>
        </w:tc>
        <w:tc>
          <w:tcPr>
            <w:tcW w:w="1329" w:type="dxa"/>
          </w:tcPr>
          <w:p w14:paraId="2A61AB78" w14:textId="77777777" w:rsidR="005A7A4C" w:rsidRDefault="005A7A4C" w:rsidP="0027519E"/>
        </w:tc>
        <w:tc>
          <w:tcPr>
            <w:tcW w:w="1527" w:type="dxa"/>
          </w:tcPr>
          <w:p w14:paraId="7FFBE658" w14:textId="77777777" w:rsidR="005A7A4C" w:rsidRDefault="005A7A4C" w:rsidP="0027519E"/>
        </w:tc>
        <w:tc>
          <w:tcPr>
            <w:tcW w:w="1359" w:type="dxa"/>
          </w:tcPr>
          <w:p w14:paraId="7DC0B04E" w14:textId="77777777" w:rsidR="005A7A4C" w:rsidRDefault="005A7A4C" w:rsidP="0027519E"/>
        </w:tc>
        <w:tc>
          <w:tcPr>
            <w:tcW w:w="1362" w:type="dxa"/>
          </w:tcPr>
          <w:p w14:paraId="6438A7BB" w14:textId="77777777" w:rsidR="005A7A4C" w:rsidRDefault="005A7A4C" w:rsidP="0027519E"/>
        </w:tc>
        <w:tc>
          <w:tcPr>
            <w:tcW w:w="1109" w:type="dxa"/>
          </w:tcPr>
          <w:p w14:paraId="6C879376" w14:textId="77777777" w:rsidR="005A7A4C" w:rsidRDefault="005A7A4C" w:rsidP="0027519E"/>
        </w:tc>
        <w:tc>
          <w:tcPr>
            <w:tcW w:w="1153" w:type="dxa"/>
          </w:tcPr>
          <w:p w14:paraId="2831109A" w14:textId="77777777" w:rsidR="005A7A4C" w:rsidRDefault="005A7A4C" w:rsidP="0027519E"/>
        </w:tc>
      </w:tr>
      <w:tr w:rsidR="005A7A4C" w14:paraId="2A004237" w14:textId="77777777" w:rsidTr="0054039E">
        <w:tc>
          <w:tcPr>
            <w:tcW w:w="400" w:type="dxa"/>
          </w:tcPr>
          <w:p w14:paraId="1A070077" w14:textId="0109B8BC" w:rsidR="005A7A4C" w:rsidRDefault="005A7A4C" w:rsidP="0027519E">
            <w:r>
              <w:t>5</w:t>
            </w:r>
          </w:p>
        </w:tc>
        <w:tc>
          <w:tcPr>
            <w:tcW w:w="1329" w:type="dxa"/>
          </w:tcPr>
          <w:p w14:paraId="19A99094" w14:textId="29151DDB" w:rsidR="005A7A4C" w:rsidRDefault="005A7A4C" w:rsidP="0027519E">
            <w:r>
              <w:t>K3049/0082</w:t>
            </w:r>
          </w:p>
        </w:tc>
        <w:tc>
          <w:tcPr>
            <w:tcW w:w="1527" w:type="dxa"/>
          </w:tcPr>
          <w:p w14:paraId="191C2BD9" w14:textId="73054FC6" w:rsidR="005A7A4C" w:rsidRDefault="005A7A4C" w:rsidP="0027519E">
            <w:r>
              <w:t>D21.1</w:t>
            </w:r>
          </w:p>
        </w:tc>
        <w:tc>
          <w:tcPr>
            <w:tcW w:w="1359" w:type="dxa"/>
          </w:tcPr>
          <w:p w14:paraId="68CAF281" w14:textId="02088DEE" w:rsidR="005A7A4C" w:rsidRDefault="005A7A4C" w:rsidP="0027519E">
            <w:r>
              <w:t>K3049/0082</w:t>
            </w:r>
          </w:p>
        </w:tc>
        <w:tc>
          <w:tcPr>
            <w:tcW w:w="1362" w:type="dxa"/>
          </w:tcPr>
          <w:p w14:paraId="4CC6346D" w14:textId="5F11A10A" w:rsidR="005A7A4C" w:rsidRDefault="005A7A4C" w:rsidP="0027519E">
            <w:r>
              <w:t>fc27</w:t>
            </w:r>
          </w:p>
        </w:tc>
        <w:tc>
          <w:tcPr>
            <w:tcW w:w="1109" w:type="dxa"/>
          </w:tcPr>
          <w:p w14:paraId="6AD61336" w14:textId="2F90D661" w:rsidR="005A7A4C" w:rsidRDefault="005A7A4C" w:rsidP="0027519E">
            <w:r>
              <w:t>45</w:t>
            </w:r>
          </w:p>
        </w:tc>
        <w:tc>
          <w:tcPr>
            <w:tcW w:w="1153" w:type="dxa"/>
          </w:tcPr>
          <w:p w14:paraId="31ABE1C0" w14:textId="192E3ADD" w:rsidR="005A7A4C" w:rsidRDefault="005A7A4C" w:rsidP="0027519E">
            <w:r>
              <w:t>nee</w:t>
            </w:r>
          </w:p>
        </w:tc>
      </w:tr>
      <w:tr w:rsidR="005A7A4C" w14:paraId="15A51B29" w14:textId="77777777" w:rsidTr="0054039E">
        <w:tc>
          <w:tcPr>
            <w:tcW w:w="400" w:type="dxa"/>
          </w:tcPr>
          <w:p w14:paraId="7F93B2B9" w14:textId="6D00AF14" w:rsidR="005A7A4C" w:rsidRDefault="005A7A4C" w:rsidP="0027519E">
            <w:r>
              <w:t>6</w:t>
            </w:r>
          </w:p>
        </w:tc>
        <w:tc>
          <w:tcPr>
            <w:tcW w:w="1329" w:type="dxa"/>
          </w:tcPr>
          <w:p w14:paraId="603C6907" w14:textId="2A272D22" w:rsidR="005A7A4C" w:rsidRDefault="005A7A4C" w:rsidP="0027519E">
            <w:r>
              <w:t>K3049/0082</w:t>
            </w:r>
          </w:p>
        </w:tc>
        <w:tc>
          <w:tcPr>
            <w:tcW w:w="1527" w:type="dxa"/>
          </w:tcPr>
          <w:p w14:paraId="08961B45" w14:textId="0E2C23CA" w:rsidR="005A7A4C" w:rsidRDefault="005A7A4C" w:rsidP="0027519E">
            <w:r>
              <w:t>D26.1</w:t>
            </w:r>
          </w:p>
        </w:tc>
        <w:tc>
          <w:tcPr>
            <w:tcW w:w="1359" w:type="dxa"/>
          </w:tcPr>
          <w:p w14:paraId="01A0E4DC" w14:textId="1D39852E" w:rsidR="005A7A4C" w:rsidRDefault="005A7A4C" w:rsidP="0027519E">
            <w:r>
              <w:t>K3049/0082</w:t>
            </w:r>
          </w:p>
        </w:tc>
        <w:tc>
          <w:tcPr>
            <w:tcW w:w="1362" w:type="dxa"/>
          </w:tcPr>
          <w:p w14:paraId="147887A5" w14:textId="0DA8EE62" w:rsidR="005A7A4C" w:rsidRDefault="005A7A4C" w:rsidP="0027519E">
            <w:r>
              <w:t>fc28</w:t>
            </w:r>
          </w:p>
        </w:tc>
        <w:tc>
          <w:tcPr>
            <w:tcW w:w="1109" w:type="dxa"/>
          </w:tcPr>
          <w:p w14:paraId="6EF86F80" w14:textId="72209F54" w:rsidR="005A7A4C" w:rsidRDefault="005A7A4C" w:rsidP="0027519E">
            <w:r>
              <w:t>45</w:t>
            </w:r>
          </w:p>
        </w:tc>
        <w:tc>
          <w:tcPr>
            <w:tcW w:w="1153" w:type="dxa"/>
          </w:tcPr>
          <w:p w14:paraId="4BDA6D6F" w14:textId="0F7CD0EE" w:rsidR="005A7A4C" w:rsidRDefault="005A7A4C" w:rsidP="0027519E">
            <w:r>
              <w:t>nee</w:t>
            </w:r>
          </w:p>
        </w:tc>
      </w:tr>
      <w:tr w:rsidR="005A7A4C" w14:paraId="4AFB8E73" w14:textId="77777777" w:rsidTr="0054039E">
        <w:tc>
          <w:tcPr>
            <w:tcW w:w="400" w:type="dxa"/>
          </w:tcPr>
          <w:p w14:paraId="17AD2E0A" w14:textId="4E49879B" w:rsidR="005A7A4C" w:rsidRDefault="005A7A4C" w:rsidP="0027519E">
            <w:r>
              <w:t>7</w:t>
            </w:r>
          </w:p>
        </w:tc>
        <w:tc>
          <w:tcPr>
            <w:tcW w:w="1329" w:type="dxa"/>
          </w:tcPr>
          <w:p w14:paraId="69CBEA4E" w14:textId="3BFB2B46" w:rsidR="005A7A4C" w:rsidRDefault="005A7A4C" w:rsidP="0027519E">
            <w:r>
              <w:t>K3049/0082</w:t>
            </w:r>
          </w:p>
        </w:tc>
        <w:tc>
          <w:tcPr>
            <w:tcW w:w="1527" w:type="dxa"/>
          </w:tcPr>
          <w:p w14:paraId="4EE8A6C6" w14:textId="1D4B40AB" w:rsidR="005A7A4C" w:rsidRDefault="005A7A4C" w:rsidP="0027519E">
            <w:r>
              <w:t>D27.1</w:t>
            </w:r>
          </w:p>
        </w:tc>
        <w:tc>
          <w:tcPr>
            <w:tcW w:w="1359" w:type="dxa"/>
          </w:tcPr>
          <w:p w14:paraId="4E52DE1C" w14:textId="42B70583" w:rsidR="005A7A4C" w:rsidRDefault="005A7A4C" w:rsidP="0027519E">
            <w:r>
              <w:t>K3049/0082</w:t>
            </w:r>
          </w:p>
        </w:tc>
        <w:tc>
          <w:tcPr>
            <w:tcW w:w="1362" w:type="dxa"/>
          </w:tcPr>
          <w:p w14:paraId="5C1FAC64" w14:textId="5BA1031C" w:rsidR="005A7A4C" w:rsidRDefault="005A7A4C" w:rsidP="0027519E">
            <w:r>
              <w:t>fc25</w:t>
            </w:r>
          </w:p>
        </w:tc>
        <w:tc>
          <w:tcPr>
            <w:tcW w:w="1109" w:type="dxa"/>
          </w:tcPr>
          <w:p w14:paraId="46255876" w14:textId="10D4A3BC" w:rsidR="005A7A4C" w:rsidRDefault="005A7A4C" w:rsidP="0027519E">
            <w:r>
              <w:t>40</w:t>
            </w:r>
          </w:p>
        </w:tc>
        <w:tc>
          <w:tcPr>
            <w:tcW w:w="1153" w:type="dxa"/>
          </w:tcPr>
          <w:p w14:paraId="21BF826F" w14:textId="28B8A7DB" w:rsidR="005A7A4C" w:rsidRDefault="005A7A4C" w:rsidP="0027519E">
            <w:r>
              <w:t>nee</w:t>
            </w:r>
          </w:p>
        </w:tc>
      </w:tr>
      <w:tr w:rsidR="005A7A4C" w14:paraId="20DF6887" w14:textId="77777777" w:rsidTr="0054039E">
        <w:tc>
          <w:tcPr>
            <w:tcW w:w="400" w:type="dxa"/>
          </w:tcPr>
          <w:p w14:paraId="7F94A105" w14:textId="75E4158E" w:rsidR="005A7A4C" w:rsidRDefault="005A7A4C" w:rsidP="0027519E">
            <w:r>
              <w:t>8</w:t>
            </w:r>
          </w:p>
        </w:tc>
        <w:tc>
          <w:tcPr>
            <w:tcW w:w="1329" w:type="dxa"/>
          </w:tcPr>
          <w:p w14:paraId="03F24AE2" w14:textId="2DB7DF91" w:rsidR="005A7A4C" w:rsidRDefault="005A7A4C" w:rsidP="0027519E">
            <w:r>
              <w:t>K3049/0082</w:t>
            </w:r>
          </w:p>
        </w:tc>
        <w:tc>
          <w:tcPr>
            <w:tcW w:w="1527" w:type="dxa"/>
          </w:tcPr>
          <w:p w14:paraId="012F8291" w14:textId="2E78BC4E" w:rsidR="005A7A4C" w:rsidRDefault="005A7A4C" w:rsidP="0027519E">
            <w:r>
              <w:t>D28.1</w:t>
            </w:r>
          </w:p>
        </w:tc>
        <w:tc>
          <w:tcPr>
            <w:tcW w:w="1359" w:type="dxa"/>
          </w:tcPr>
          <w:p w14:paraId="16B0AC93" w14:textId="025B4E3B" w:rsidR="005A7A4C" w:rsidRDefault="005A7A4C" w:rsidP="0027519E">
            <w:r>
              <w:t>K3049/0082</w:t>
            </w:r>
          </w:p>
        </w:tc>
        <w:tc>
          <w:tcPr>
            <w:tcW w:w="1362" w:type="dxa"/>
          </w:tcPr>
          <w:p w14:paraId="12D94A37" w14:textId="22099147" w:rsidR="005A7A4C" w:rsidRDefault="005A7A4C" w:rsidP="0027519E">
            <w:r>
              <w:t>fc22</w:t>
            </w:r>
          </w:p>
        </w:tc>
        <w:tc>
          <w:tcPr>
            <w:tcW w:w="1109" w:type="dxa"/>
          </w:tcPr>
          <w:p w14:paraId="3500D18C" w14:textId="5D22FC2D" w:rsidR="005A7A4C" w:rsidRDefault="005A7A4C" w:rsidP="0027519E">
            <w:r>
              <w:t>35</w:t>
            </w:r>
          </w:p>
        </w:tc>
        <w:tc>
          <w:tcPr>
            <w:tcW w:w="1153" w:type="dxa"/>
          </w:tcPr>
          <w:p w14:paraId="7B73B478" w14:textId="441ABB8D" w:rsidR="005A7A4C" w:rsidRDefault="005A7A4C" w:rsidP="0027519E">
            <w:r>
              <w:t>nee</w:t>
            </w:r>
          </w:p>
        </w:tc>
      </w:tr>
    </w:tbl>
    <w:p w14:paraId="2669B0F0" w14:textId="55344684" w:rsidR="003110E5" w:rsidRDefault="00E87207" w:rsidP="00E87207">
      <w:pPr>
        <w:pStyle w:val="Bijschrift"/>
        <w:jc w:val="left"/>
      </w:pPr>
      <w:r>
        <w:t xml:space="preserve">Tabel </w:t>
      </w:r>
      <w:r w:rsidR="00D30750">
        <w:fldChar w:fldCharType="begin"/>
      </w:r>
      <w:r w:rsidR="00D30750">
        <w:instrText xml:space="preserve"> SEQ Tabel \* ARABIC </w:instrText>
      </w:r>
      <w:r w:rsidR="00D30750">
        <w:fldChar w:fldCharType="separate"/>
      </w:r>
      <w:r w:rsidR="00777D6C">
        <w:rPr>
          <w:noProof/>
        </w:rPr>
        <w:t>3</w:t>
      </w:r>
      <w:r w:rsidR="00D30750">
        <w:rPr>
          <w:noProof/>
        </w:rPr>
        <w:fldChar w:fldCharType="end"/>
      </w:r>
      <w:r>
        <w:t xml:space="preserve"> – BRIK-koppelingen</w:t>
      </w:r>
    </w:p>
    <w:p w14:paraId="1D0B1C9B" w14:textId="77777777" w:rsidR="00E87207" w:rsidRDefault="00E87207" w:rsidP="00CC69A1"/>
    <w:p w14:paraId="65813E2B" w14:textId="5D2AF52A" w:rsidR="0054039E" w:rsidRDefault="0054039E" w:rsidP="00CC69A1">
      <w:r>
        <w:t xml:space="preserve">Let op dat de snelheid voor alle koppelingen hier 70 km/h bedraagt. </w:t>
      </w:r>
      <w:r w:rsidR="00E959A5">
        <w:t xml:space="preserve">Verder is de </w:t>
      </w:r>
      <w:proofErr w:type="spellStart"/>
      <w:r w:rsidR="00E959A5">
        <w:t>signaalgroepnummering</w:t>
      </w:r>
      <w:proofErr w:type="spellEnd"/>
      <w:r w:rsidR="00E959A5">
        <w:t xml:space="preserve"> van K3049 en K3031 omgekeerd, dus daarom is het dat lussen van fc08 een koppeling naar fc02 koppelen.</w:t>
      </w:r>
      <w:r w:rsidR="005A7A4C">
        <w:t xml:space="preserve"> Verder zijn BRIK-koppelingen 5-8 bedoeld als interne vrije koppelingen voor de fiets. </w:t>
      </w:r>
    </w:p>
    <w:p w14:paraId="07166632" w14:textId="77777777" w:rsidR="0054039E" w:rsidRDefault="0054039E" w:rsidP="00CC69A1"/>
    <w:p w14:paraId="3FB5C18D" w14:textId="7307774C" w:rsidR="00290823" w:rsidRDefault="00773220" w:rsidP="00290823">
      <w:r>
        <w:t>Voor BRIK-koppelingen 1</w:t>
      </w:r>
      <w:r w:rsidR="008F64EF">
        <w:t>-</w:t>
      </w:r>
      <w:r w:rsidR="005A7A4C">
        <w:t>8</w:t>
      </w:r>
      <w:r w:rsidR="008F64EF">
        <w:t xml:space="preserve"> zijn er de volgende grenzen m.b.t. tot het gemeten aantal voertuigen in relatie tot het soort ingreep:</w:t>
      </w:r>
    </w:p>
    <w:tbl>
      <w:tblPr>
        <w:tblStyle w:val="Tabelraster"/>
        <w:tblW w:w="0" w:type="auto"/>
        <w:tblLook w:val="04A0" w:firstRow="1" w:lastRow="0" w:firstColumn="1" w:lastColumn="0" w:noHBand="0" w:noVBand="1"/>
      </w:tblPr>
      <w:tblGrid>
        <w:gridCol w:w="1245"/>
        <w:gridCol w:w="1245"/>
        <w:gridCol w:w="1246"/>
        <w:gridCol w:w="1246"/>
      </w:tblGrid>
      <w:tr w:rsidR="00F430DC" w14:paraId="46EEA0D5" w14:textId="77777777" w:rsidTr="00F430DC">
        <w:tc>
          <w:tcPr>
            <w:tcW w:w="1245" w:type="dxa"/>
          </w:tcPr>
          <w:p w14:paraId="3ACF1A4F" w14:textId="77777777" w:rsidR="00F430DC" w:rsidRDefault="00F430DC" w:rsidP="00290823">
            <w:r>
              <w:t>BRIK-#</w:t>
            </w:r>
          </w:p>
        </w:tc>
        <w:tc>
          <w:tcPr>
            <w:tcW w:w="1245" w:type="dxa"/>
          </w:tcPr>
          <w:p w14:paraId="36312B9B" w14:textId="77777777" w:rsidR="00F430DC" w:rsidRDefault="00F430DC" w:rsidP="00290823">
            <w:r>
              <w:t>Niveau 1</w:t>
            </w:r>
          </w:p>
        </w:tc>
        <w:tc>
          <w:tcPr>
            <w:tcW w:w="1246" w:type="dxa"/>
          </w:tcPr>
          <w:p w14:paraId="1762AA29" w14:textId="77777777" w:rsidR="00F430DC" w:rsidRDefault="00F430DC" w:rsidP="00290823">
            <w:r>
              <w:t>Niveau 2</w:t>
            </w:r>
          </w:p>
        </w:tc>
        <w:tc>
          <w:tcPr>
            <w:tcW w:w="1246" w:type="dxa"/>
          </w:tcPr>
          <w:p w14:paraId="3F2699FF" w14:textId="77777777" w:rsidR="00F430DC" w:rsidRDefault="00F430DC" w:rsidP="00290823">
            <w:r>
              <w:t>Niveau 3</w:t>
            </w:r>
          </w:p>
        </w:tc>
      </w:tr>
      <w:tr w:rsidR="00234688" w:rsidRPr="00234688" w14:paraId="33F88AD4" w14:textId="77777777" w:rsidTr="00F430DC">
        <w:tc>
          <w:tcPr>
            <w:tcW w:w="1245" w:type="dxa"/>
          </w:tcPr>
          <w:p w14:paraId="4B9CD303" w14:textId="1F99AF3D" w:rsidR="00F430DC" w:rsidRPr="00234688" w:rsidRDefault="00773220" w:rsidP="00290823">
            <w:pPr>
              <w:rPr>
                <w:color w:val="BFBFBF" w:themeColor="background1" w:themeShade="BF"/>
              </w:rPr>
            </w:pPr>
            <w:r w:rsidRPr="00234688">
              <w:rPr>
                <w:color w:val="BFBFBF" w:themeColor="background1" w:themeShade="BF"/>
              </w:rPr>
              <w:t>1</w:t>
            </w:r>
          </w:p>
        </w:tc>
        <w:tc>
          <w:tcPr>
            <w:tcW w:w="1245" w:type="dxa"/>
          </w:tcPr>
          <w:p w14:paraId="5A57E671" w14:textId="02725D00" w:rsidR="00F430DC" w:rsidRPr="00234688" w:rsidRDefault="0054039E" w:rsidP="00290823">
            <w:pPr>
              <w:rPr>
                <w:color w:val="BFBFBF" w:themeColor="background1" w:themeShade="BF"/>
              </w:rPr>
            </w:pPr>
            <w:r>
              <w:rPr>
                <w:color w:val="BFBFBF" w:themeColor="background1" w:themeShade="BF"/>
              </w:rPr>
              <w:t>8</w:t>
            </w:r>
          </w:p>
        </w:tc>
        <w:tc>
          <w:tcPr>
            <w:tcW w:w="1246" w:type="dxa"/>
          </w:tcPr>
          <w:p w14:paraId="79305A69" w14:textId="633B62A4" w:rsidR="00F430DC" w:rsidRPr="00234688" w:rsidRDefault="00773220" w:rsidP="00290823">
            <w:pPr>
              <w:rPr>
                <w:color w:val="BFBFBF" w:themeColor="background1" w:themeShade="BF"/>
              </w:rPr>
            </w:pPr>
            <w:r w:rsidRPr="00234688">
              <w:rPr>
                <w:color w:val="BFBFBF" w:themeColor="background1" w:themeShade="BF"/>
              </w:rPr>
              <w:t>1</w:t>
            </w:r>
            <w:r w:rsidR="0054039E">
              <w:rPr>
                <w:color w:val="BFBFBF" w:themeColor="background1" w:themeShade="BF"/>
              </w:rPr>
              <w:t>6</w:t>
            </w:r>
          </w:p>
        </w:tc>
        <w:tc>
          <w:tcPr>
            <w:tcW w:w="1246" w:type="dxa"/>
          </w:tcPr>
          <w:p w14:paraId="4F09546C" w14:textId="77777777" w:rsidR="00F430DC" w:rsidRPr="00234688" w:rsidRDefault="00F430DC" w:rsidP="00290823">
            <w:pPr>
              <w:rPr>
                <w:color w:val="BFBFBF" w:themeColor="background1" w:themeShade="BF"/>
              </w:rPr>
            </w:pPr>
            <w:r w:rsidRPr="00234688">
              <w:rPr>
                <w:color w:val="BFBFBF" w:themeColor="background1" w:themeShade="BF"/>
              </w:rPr>
              <w:t>9999</w:t>
            </w:r>
          </w:p>
        </w:tc>
      </w:tr>
      <w:tr w:rsidR="00234688" w:rsidRPr="00234688" w14:paraId="459F697A" w14:textId="77777777" w:rsidTr="00F430DC">
        <w:tc>
          <w:tcPr>
            <w:tcW w:w="1245" w:type="dxa"/>
          </w:tcPr>
          <w:p w14:paraId="71F2EDC3" w14:textId="1FB52A03" w:rsidR="00773220" w:rsidRPr="00234688" w:rsidRDefault="00773220" w:rsidP="00773220">
            <w:pPr>
              <w:rPr>
                <w:color w:val="BFBFBF" w:themeColor="background1" w:themeShade="BF"/>
              </w:rPr>
            </w:pPr>
            <w:r w:rsidRPr="00234688">
              <w:rPr>
                <w:color w:val="BFBFBF" w:themeColor="background1" w:themeShade="BF"/>
              </w:rPr>
              <w:t>2</w:t>
            </w:r>
          </w:p>
        </w:tc>
        <w:tc>
          <w:tcPr>
            <w:tcW w:w="1245" w:type="dxa"/>
          </w:tcPr>
          <w:p w14:paraId="0F9840F6" w14:textId="3372D937" w:rsidR="00773220" w:rsidRPr="00234688" w:rsidRDefault="0054039E" w:rsidP="00773220">
            <w:pPr>
              <w:rPr>
                <w:color w:val="BFBFBF" w:themeColor="background1" w:themeShade="BF"/>
              </w:rPr>
            </w:pPr>
            <w:r>
              <w:rPr>
                <w:color w:val="BFBFBF" w:themeColor="background1" w:themeShade="BF"/>
              </w:rPr>
              <w:t>8</w:t>
            </w:r>
          </w:p>
        </w:tc>
        <w:tc>
          <w:tcPr>
            <w:tcW w:w="1246" w:type="dxa"/>
          </w:tcPr>
          <w:p w14:paraId="5F00DF3A" w14:textId="50A863AE" w:rsidR="00773220" w:rsidRPr="00234688" w:rsidRDefault="00773220" w:rsidP="00773220">
            <w:pPr>
              <w:rPr>
                <w:color w:val="BFBFBF" w:themeColor="background1" w:themeShade="BF"/>
              </w:rPr>
            </w:pPr>
            <w:r w:rsidRPr="00234688">
              <w:rPr>
                <w:color w:val="BFBFBF" w:themeColor="background1" w:themeShade="BF"/>
              </w:rPr>
              <w:t>1</w:t>
            </w:r>
            <w:r w:rsidR="0054039E">
              <w:rPr>
                <w:color w:val="BFBFBF" w:themeColor="background1" w:themeShade="BF"/>
              </w:rPr>
              <w:t>6</w:t>
            </w:r>
          </w:p>
        </w:tc>
        <w:tc>
          <w:tcPr>
            <w:tcW w:w="1246" w:type="dxa"/>
          </w:tcPr>
          <w:p w14:paraId="3F80A74F" w14:textId="401B8198" w:rsidR="00773220" w:rsidRPr="00234688" w:rsidRDefault="00773220" w:rsidP="00773220">
            <w:pPr>
              <w:rPr>
                <w:color w:val="BFBFBF" w:themeColor="background1" w:themeShade="BF"/>
              </w:rPr>
            </w:pPr>
            <w:r w:rsidRPr="00234688">
              <w:rPr>
                <w:color w:val="BFBFBF" w:themeColor="background1" w:themeShade="BF"/>
              </w:rPr>
              <w:t>9999</w:t>
            </w:r>
          </w:p>
        </w:tc>
      </w:tr>
      <w:tr w:rsidR="00773220" w14:paraId="3BFEAC67" w14:textId="77777777" w:rsidTr="00F430DC">
        <w:tc>
          <w:tcPr>
            <w:tcW w:w="1245" w:type="dxa"/>
          </w:tcPr>
          <w:p w14:paraId="60F2A774" w14:textId="77777777" w:rsidR="00773220" w:rsidRDefault="00773220" w:rsidP="00773220">
            <w:r>
              <w:t>3</w:t>
            </w:r>
          </w:p>
        </w:tc>
        <w:tc>
          <w:tcPr>
            <w:tcW w:w="1245" w:type="dxa"/>
          </w:tcPr>
          <w:p w14:paraId="580EEF12" w14:textId="60C83E06" w:rsidR="00773220" w:rsidRDefault="0054039E" w:rsidP="00773220">
            <w:r>
              <w:t>8</w:t>
            </w:r>
          </w:p>
        </w:tc>
        <w:tc>
          <w:tcPr>
            <w:tcW w:w="1246" w:type="dxa"/>
          </w:tcPr>
          <w:p w14:paraId="4FF66EE3" w14:textId="2853CC52" w:rsidR="00773220" w:rsidRDefault="00773220" w:rsidP="00773220">
            <w:r>
              <w:t>1</w:t>
            </w:r>
            <w:r w:rsidR="0054039E">
              <w:t>6</w:t>
            </w:r>
          </w:p>
        </w:tc>
        <w:tc>
          <w:tcPr>
            <w:tcW w:w="1246" w:type="dxa"/>
          </w:tcPr>
          <w:p w14:paraId="3C08E324" w14:textId="77777777" w:rsidR="00773220" w:rsidRDefault="00773220" w:rsidP="00773220">
            <w:r>
              <w:t>9999</w:t>
            </w:r>
          </w:p>
        </w:tc>
      </w:tr>
      <w:tr w:rsidR="00773220" w14:paraId="5BC1C272" w14:textId="77777777" w:rsidTr="00F430DC">
        <w:tc>
          <w:tcPr>
            <w:tcW w:w="1245" w:type="dxa"/>
          </w:tcPr>
          <w:p w14:paraId="3428BA78" w14:textId="77777777" w:rsidR="00773220" w:rsidRDefault="00773220" w:rsidP="00773220">
            <w:r>
              <w:t>4</w:t>
            </w:r>
          </w:p>
        </w:tc>
        <w:tc>
          <w:tcPr>
            <w:tcW w:w="1245" w:type="dxa"/>
          </w:tcPr>
          <w:p w14:paraId="19865946" w14:textId="7380678C" w:rsidR="00773220" w:rsidRDefault="0054039E" w:rsidP="00773220">
            <w:r>
              <w:t>8</w:t>
            </w:r>
          </w:p>
        </w:tc>
        <w:tc>
          <w:tcPr>
            <w:tcW w:w="1246" w:type="dxa"/>
          </w:tcPr>
          <w:p w14:paraId="521B9770" w14:textId="78961A55" w:rsidR="00773220" w:rsidRDefault="00773220" w:rsidP="00773220">
            <w:r>
              <w:t>1</w:t>
            </w:r>
            <w:r w:rsidR="0054039E">
              <w:t>6</w:t>
            </w:r>
          </w:p>
        </w:tc>
        <w:tc>
          <w:tcPr>
            <w:tcW w:w="1246" w:type="dxa"/>
          </w:tcPr>
          <w:p w14:paraId="078D88B2" w14:textId="56471944" w:rsidR="00773220" w:rsidRDefault="00773220" w:rsidP="00773220">
            <w:r>
              <w:t>9999</w:t>
            </w:r>
          </w:p>
        </w:tc>
      </w:tr>
      <w:tr w:rsidR="005A7A4C" w14:paraId="617F35F1" w14:textId="77777777" w:rsidTr="00F430DC">
        <w:tc>
          <w:tcPr>
            <w:tcW w:w="1245" w:type="dxa"/>
          </w:tcPr>
          <w:p w14:paraId="4B2B398F" w14:textId="5376EAE3" w:rsidR="005A7A4C" w:rsidRDefault="005A7A4C" w:rsidP="005A7A4C">
            <w:r>
              <w:t>5</w:t>
            </w:r>
          </w:p>
        </w:tc>
        <w:tc>
          <w:tcPr>
            <w:tcW w:w="1245" w:type="dxa"/>
          </w:tcPr>
          <w:p w14:paraId="544C125E" w14:textId="21572CC7" w:rsidR="005A7A4C" w:rsidRDefault="005A7A4C" w:rsidP="005A7A4C">
            <w:r>
              <w:t>1</w:t>
            </w:r>
          </w:p>
        </w:tc>
        <w:tc>
          <w:tcPr>
            <w:tcW w:w="1246" w:type="dxa"/>
          </w:tcPr>
          <w:p w14:paraId="05697DD0" w14:textId="63875D12" w:rsidR="005A7A4C" w:rsidRDefault="005A7A4C" w:rsidP="005A7A4C">
            <w:r w:rsidRPr="00400B0D">
              <w:t>9999</w:t>
            </w:r>
          </w:p>
        </w:tc>
        <w:tc>
          <w:tcPr>
            <w:tcW w:w="1246" w:type="dxa"/>
          </w:tcPr>
          <w:p w14:paraId="3B0C49FD" w14:textId="22B5860E" w:rsidR="005A7A4C" w:rsidRDefault="005A7A4C" w:rsidP="005A7A4C">
            <w:r w:rsidRPr="00400B0D">
              <w:t>9999</w:t>
            </w:r>
          </w:p>
        </w:tc>
      </w:tr>
      <w:tr w:rsidR="005A7A4C" w14:paraId="2E42885D" w14:textId="77777777" w:rsidTr="00F430DC">
        <w:tc>
          <w:tcPr>
            <w:tcW w:w="1245" w:type="dxa"/>
          </w:tcPr>
          <w:p w14:paraId="14C08DE2" w14:textId="141DF1EA" w:rsidR="005A7A4C" w:rsidRDefault="005A7A4C" w:rsidP="005A7A4C">
            <w:r>
              <w:t>6</w:t>
            </w:r>
          </w:p>
        </w:tc>
        <w:tc>
          <w:tcPr>
            <w:tcW w:w="1245" w:type="dxa"/>
          </w:tcPr>
          <w:p w14:paraId="3A0FC1A9" w14:textId="285D8418" w:rsidR="005A7A4C" w:rsidRDefault="005A7A4C" w:rsidP="005A7A4C">
            <w:r>
              <w:t>1</w:t>
            </w:r>
          </w:p>
        </w:tc>
        <w:tc>
          <w:tcPr>
            <w:tcW w:w="1246" w:type="dxa"/>
          </w:tcPr>
          <w:p w14:paraId="098550D5" w14:textId="5B0A69E8" w:rsidR="005A7A4C" w:rsidRDefault="005A7A4C" w:rsidP="005A7A4C">
            <w:r w:rsidRPr="00400B0D">
              <w:t>9999</w:t>
            </w:r>
          </w:p>
        </w:tc>
        <w:tc>
          <w:tcPr>
            <w:tcW w:w="1246" w:type="dxa"/>
          </w:tcPr>
          <w:p w14:paraId="5A7AA616" w14:textId="28E48CFF" w:rsidR="005A7A4C" w:rsidRDefault="005A7A4C" w:rsidP="005A7A4C">
            <w:r w:rsidRPr="00400B0D">
              <w:t>9999</w:t>
            </w:r>
          </w:p>
        </w:tc>
      </w:tr>
      <w:tr w:rsidR="005A7A4C" w14:paraId="64676380" w14:textId="77777777" w:rsidTr="00F430DC">
        <w:tc>
          <w:tcPr>
            <w:tcW w:w="1245" w:type="dxa"/>
          </w:tcPr>
          <w:p w14:paraId="43074441" w14:textId="5BD6639D" w:rsidR="005A7A4C" w:rsidRDefault="005A7A4C" w:rsidP="005A7A4C">
            <w:r>
              <w:t>7</w:t>
            </w:r>
          </w:p>
        </w:tc>
        <w:tc>
          <w:tcPr>
            <w:tcW w:w="1245" w:type="dxa"/>
          </w:tcPr>
          <w:p w14:paraId="08D25CB1" w14:textId="26A1503B" w:rsidR="005A7A4C" w:rsidRDefault="005A7A4C" w:rsidP="005A7A4C">
            <w:r>
              <w:t>1</w:t>
            </w:r>
          </w:p>
        </w:tc>
        <w:tc>
          <w:tcPr>
            <w:tcW w:w="1246" w:type="dxa"/>
          </w:tcPr>
          <w:p w14:paraId="093A9512" w14:textId="398DD87A" w:rsidR="005A7A4C" w:rsidRDefault="005A7A4C" w:rsidP="005A7A4C">
            <w:r w:rsidRPr="00400B0D">
              <w:t>9999</w:t>
            </w:r>
          </w:p>
        </w:tc>
        <w:tc>
          <w:tcPr>
            <w:tcW w:w="1246" w:type="dxa"/>
          </w:tcPr>
          <w:p w14:paraId="277591CE" w14:textId="6301D82B" w:rsidR="005A7A4C" w:rsidRDefault="005A7A4C" w:rsidP="005A7A4C">
            <w:r w:rsidRPr="00400B0D">
              <w:t>9999</w:t>
            </w:r>
          </w:p>
        </w:tc>
      </w:tr>
      <w:tr w:rsidR="005A7A4C" w14:paraId="4BE4787D" w14:textId="77777777" w:rsidTr="00F430DC">
        <w:tc>
          <w:tcPr>
            <w:tcW w:w="1245" w:type="dxa"/>
          </w:tcPr>
          <w:p w14:paraId="2528D5C3" w14:textId="4AB8746C" w:rsidR="005A7A4C" w:rsidRDefault="005A7A4C" w:rsidP="005A7A4C">
            <w:r>
              <w:t>8</w:t>
            </w:r>
          </w:p>
        </w:tc>
        <w:tc>
          <w:tcPr>
            <w:tcW w:w="1245" w:type="dxa"/>
          </w:tcPr>
          <w:p w14:paraId="2A9D65D2" w14:textId="158FB42A" w:rsidR="005A7A4C" w:rsidRDefault="005A7A4C" w:rsidP="005A7A4C">
            <w:r>
              <w:t>1</w:t>
            </w:r>
          </w:p>
        </w:tc>
        <w:tc>
          <w:tcPr>
            <w:tcW w:w="1246" w:type="dxa"/>
          </w:tcPr>
          <w:p w14:paraId="7357E3CE" w14:textId="11B68914" w:rsidR="005A7A4C" w:rsidRDefault="005A7A4C" w:rsidP="005A7A4C">
            <w:r w:rsidRPr="00400B0D">
              <w:t>9999</w:t>
            </w:r>
          </w:p>
        </w:tc>
        <w:tc>
          <w:tcPr>
            <w:tcW w:w="1246" w:type="dxa"/>
          </w:tcPr>
          <w:p w14:paraId="0DCB50B9" w14:textId="58CED90A" w:rsidR="005A7A4C" w:rsidRDefault="005A7A4C" w:rsidP="005A7A4C">
            <w:r w:rsidRPr="00400B0D">
              <w:t>9999</w:t>
            </w:r>
          </w:p>
        </w:tc>
      </w:tr>
    </w:tbl>
    <w:p w14:paraId="34E7C82C" w14:textId="4D1C8E4E" w:rsidR="008F64EF" w:rsidRDefault="00E87207" w:rsidP="00E87207">
      <w:pPr>
        <w:pStyle w:val="Bijschrift"/>
        <w:jc w:val="left"/>
      </w:pPr>
      <w:r>
        <w:t xml:space="preserve">Tabel </w:t>
      </w:r>
      <w:r w:rsidR="00D30750">
        <w:fldChar w:fldCharType="begin"/>
      </w:r>
      <w:r w:rsidR="00D30750">
        <w:instrText xml:space="preserve"> SEQ Tabel \* ARABIC </w:instrText>
      </w:r>
      <w:r w:rsidR="00D30750">
        <w:fldChar w:fldCharType="separate"/>
      </w:r>
      <w:r w:rsidR="00777D6C">
        <w:rPr>
          <w:noProof/>
        </w:rPr>
        <w:t>4</w:t>
      </w:r>
      <w:r w:rsidR="00D30750">
        <w:rPr>
          <w:noProof/>
        </w:rPr>
        <w:fldChar w:fldCharType="end"/>
      </w:r>
      <w:r>
        <w:t xml:space="preserve"> – Ingreepniveau BRIK-koppelingen </w:t>
      </w:r>
    </w:p>
    <w:p w14:paraId="2B04F018" w14:textId="77777777" w:rsidR="00E87207" w:rsidRDefault="00E87207" w:rsidP="00290823"/>
    <w:p w14:paraId="49011CAF" w14:textId="0394C37A" w:rsidR="00234688" w:rsidRDefault="00234688" w:rsidP="00234688">
      <w:bookmarkStart w:id="52" w:name="_Hlk519178442"/>
      <w:r>
        <w:lastRenderedPageBreak/>
        <w:t xml:space="preserve">Brik koppeling 1 en 2 worden verstuurd, dus de grenzen zijn alleen in de ontvangende applicatie van belang. </w:t>
      </w:r>
    </w:p>
    <w:bookmarkEnd w:id="52"/>
    <w:p w14:paraId="1EFD4BC1" w14:textId="77777777" w:rsidR="00234688" w:rsidRDefault="00234688" w:rsidP="00290823"/>
    <w:p w14:paraId="3AF71DF2" w14:textId="77777777" w:rsidR="00F430DC" w:rsidRDefault="00F430DC" w:rsidP="00290823">
      <w:r>
        <w:t>Niveau 1 = groen vasthouden</w:t>
      </w:r>
    </w:p>
    <w:p w14:paraId="35449E36" w14:textId="77777777" w:rsidR="00F430DC" w:rsidRDefault="00F430DC" w:rsidP="00290823">
      <w:r>
        <w:t>Niveau 2 = groen vasthouden + bijzonder realiseren</w:t>
      </w:r>
    </w:p>
    <w:p w14:paraId="24765A88" w14:textId="77777777" w:rsidR="00F430DC" w:rsidRDefault="00F430DC" w:rsidP="00290823">
      <w:r>
        <w:t>Niveau 3 =</w:t>
      </w:r>
      <w:r w:rsidRPr="00F430DC">
        <w:t xml:space="preserve"> </w:t>
      </w:r>
      <w:r>
        <w:t>groen vasthouden + bijzonder realiseren + afkappen conflicten</w:t>
      </w:r>
    </w:p>
    <w:p w14:paraId="6B7BCFDF" w14:textId="77777777" w:rsidR="00353556" w:rsidRDefault="00353556" w:rsidP="00290823"/>
    <w:p w14:paraId="1978315A" w14:textId="77777777" w:rsidR="006453FE" w:rsidRDefault="006453FE" w:rsidP="006453FE">
      <w:pPr>
        <w:pStyle w:val="Kop1"/>
      </w:pPr>
      <w:bookmarkStart w:id="53" w:name="_Toc520218737"/>
      <w:r>
        <w:lastRenderedPageBreak/>
        <w:t>Detectorinstellingen</w:t>
      </w:r>
      <w:bookmarkEnd w:id="53"/>
    </w:p>
    <w:p w14:paraId="330A0617" w14:textId="77777777" w:rsidR="00FE52F3" w:rsidRDefault="00FE52F3" w:rsidP="00FE52F3">
      <w:r>
        <w:t>Alle detectoren staan vermeld in het topologiebestand, zie referenties.</w:t>
      </w:r>
    </w:p>
    <w:p w14:paraId="22986345" w14:textId="77777777" w:rsidR="00616FF6" w:rsidRDefault="00616FF6" w:rsidP="00FE52F3"/>
    <w:p w14:paraId="4B250969" w14:textId="1F86C598" w:rsidR="00616FF6" w:rsidRDefault="00616FF6" w:rsidP="00FE52F3">
      <w:r>
        <w:t xml:space="preserve">Ten opzichte van de standaardinstellingen gelden </w:t>
      </w:r>
      <w:r w:rsidR="00D775A0">
        <w:t>de volgende</w:t>
      </w:r>
      <w:r w:rsidR="00773220">
        <w:t xml:space="preserve"> afwijkingen.</w:t>
      </w:r>
      <w:r w:rsidR="00775AEF">
        <w:t xml:space="preserve"> </w:t>
      </w:r>
      <w:r w:rsidR="00773220">
        <w:t xml:space="preserve"> </w:t>
      </w:r>
    </w:p>
    <w:p w14:paraId="7643D718" w14:textId="2BCC8122" w:rsidR="0054039E" w:rsidRDefault="0054039E" w:rsidP="00FE52F3"/>
    <w:p w14:paraId="5F82CFB7" w14:textId="6BB72608" w:rsidR="00D775A0" w:rsidRPr="00D775A0" w:rsidRDefault="00D775A0" w:rsidP="00FE52F3">
      <w:pPr>
        <w:rPr>
          <w:b/>
          <w:u w:val="single"/>
        </w:rPr>
      </w:pPr>
      <w:r w:rsidRPr="00D775A0">
        <w:rPr>
          <w:b/>
          <w:u w:val="single"/>
        </w:rPr>
        <w:t>Reguliere lussen</w:t>
      </w:r>
    </w:p>
    <w:p w14:paraId="6C3AEADA" w14:textId="28FF769F" w:rsidR="00D775A0" w:rsidRDefault="00D775A0" w:rsidP="00FE52F3">
      <w:r>
        <w:t>Omdat de fietsoversteken in beide kanten bereden worden en er geen sprake is van richtingsgevoelige detectie, geldt voor de koplussen van fietsers het volgende:</w:t>
      </w:r>
    </w:p>
    <w:p w14:paraId="2575886D" w14:textId="180DC247" w:rsidR="00D775A0" w:rsidRDefault="00D775A0" w:rsidP="00FE52F3">
      <w:r>
        <w:t>D21.1/22.1/25.1/26.1/27.1/28.1</w:t>
      </w:r>
    </w:p>
    <w:p w14:paraId="62E2E041" w14:textId="61F2DBF5" w:rsidR="00D775A0" w:rsidRDefault="00D775A0" w:rsidP="00D775A0">
      <w:pPr>
        <w:pStyle w:val="Lijstalinea"/>
        <w:numPr>
          <w:ilvl w:val="0"/>
          <w:numId w:val="32"/>
        </w:numPr>
      </w:pPr>
      <w:r>
        <w:t>Bezettijd=3,0s</w:t>
      </w:r>
    </w:p>
    <w:p w14:paraId="3CED36EC" w14:textId="7EC6FEE4" w:rsidR="00D775A0" w:rsidRDefault="00D775A0" w:rsidP="00D775A0">
      <w:pPr>
        <w:pStyle w:val="Lijstalinea"/>
        <w:numPr>
          <w:ilvl w:val="0"/>
          <w:numId w:val="32"/>
        </w:numPr>
      </w:pPr>
      <w:r>
        <w:t>Hiaattijd=3,0s</w:t>
      </w:r>
    </w:p>
    <w:p w14:paraId="5032FE26" w14:textId="332D70F5" w:rsidR="00D775A0" w:rsidRDefault="00D775A0" w:rsidP="00FE52F3"/>
    <w:p w14:paraId="715331DB" w14:textId="6108AF9C" w:rsidR="00D775A0" w:rsidRPr="00D775A0" w:rsidRDefault="00D775A0" w:rsidP="00FE52F3">
      <w:pPr>
        <w:rPr>
          <w:b/>
          <w:u w:val="single"/>
        </w:rPr>
      </w:pPr>
      <w:r w:rsidRPr="00D775A0">
        <w:rPr>
          <w:b/>
          <w:u w:val="single"/>
        </w:rPr>
        <w:t>Radar lussen</w:t>
      </w:r>
    </w:p>
    <w:p w14:paraId="2D7009C0" w14:textId="77777777" w:rsidR="00D775A0" w:rsidRDefault="00D775A0" w:rsidP="00FE52F3">
      <w:r>
        <w:t>T.b.v. fietsers zijn er op fc21 en fc22 radardetectoren aanwezig, RD21.9 en RD22.9. Daarvoor geldt:</w:t>
      </w:r>
    </w:p>
    <w:p w14:paraId="7D3A5E58" w14:textId="24E35223" w:rsidR="00D775A0" w:rsidRDefault="00D775A0" w:rsidP="00D775A0">
      <w:pPr>
        <w:pStyle w:val="Lijstalinea"/>
        <w:numPr>
          <w:ilvl w:val="0"/>
          <w:numId w:val="32"/>
        </w:numPr>
      </w:pPr>
      <w:r>
        <w:t>Bezettijd=0,0s</w:t>
      </w:r>
    </w:p>
    <w:p w14:paraId="43424889" w14:textId="77777777" w:rsidR="00D775A0" w:rsidRDefault="00D775A0" w:rsidP="00D775A0">
      <w:pPr>
        <w:pStyle w:val="Lijstalinea"/>
        <w:numPr>
          <w:ilvl w:val="0"/>
          <w:numId w:val="32"/>
        </w:numPr>
      </w:pPr>
      <w:r>
        <w:t>Hiaattijd=3,0s</w:t>
      </w:r>
    </w:p>
    <w:p w14:paraId="2975F081" w14:textId="759C60F6" w:rsidR="00761E0B" w:rsidRDefault="00D775A0" w:rsidP="00FE52F3">
      <w:r>
        <w:t>Deze radarlussen kunnen gezien worden als verwe</w:t>
      </w:r>
      <w:r w:rsidR="0033250D">
        <w:t>gdetectie. Daarom wordt binnen 8</w:t>
      </w:r>
      <w:r>
        <w:t xml:space="preserve">s (instelbaar) de aanvraag ingetrokken als er geen bezetting is op bijbehorende koplus of drukknop. </w:t>
      </w:r>
    </w:p>
    <w:p w14:paraId="16E8BA2C" w14:textId="7CA7D856" w:rsidR="00D775A0" w:rsidRDefault="00D775A0" w:rsidP="00FE52F3"/>
    <w:p w14:paraId="03261E0A" w14:textId="3A9586EB" w:rsidR="00D775A0" w:rsidRDefault="00D775A0" w:rsidP="00FE52F3"/>
    <w:p w14:paraId="1D541E76" w14:textId="5B355EC9" w:rsidR="00CF1C58" w:rsidRDefault="003C2664" w:rsidP="00FE52F3">
      <w:pPr>
        <w:rPr>
          <w:b/>
          <w:u w:val="single"/>
        </w:rPr>
      </w:pPr>
      <w:r w:rsidRPr="00B43891">
        <w:rPr>
          <w:b/>
          <w:u w:val="single"/>
        </w:rPr>
        <w:t>Filelussen</w:t>
      </w:r>
    </w:p>
    <w:p w14:paraId="60B56A93" w14:textId="4C220FEC" w:rsidR="002C58C6" w:rsidRDefault="002C58C6" w:rsidP="002C58C6">
      <w:r>
        <w:t>DF</w:t>
      </w:r>
      <w:r w:rsidR="00D775A0">
        <w:t>0</w:t>
      </w:r>
      <w:r>
        <w:t>28/</w:t>
      </w:r>
      <w:r w:rsidR="00D775A0">
        <w:t>0</w:t>
      </w:r>
      <w:r>
        <w:t>29</w:t>
      </w:r>
    </w:p>
    <w:p w14:paraId="137917D4" w14:textId="228F4F6B" w:rsidR="002C58C6" w:rsidRDefault="002C58C6" w:rsidP="002C58C6">
      <w:pPr>
        <w:pStyle w:val="Lijstalinea"/>
        <w:numPr>
          <w:ilvl w:val="0"/>
          <w:numId w:val="27"/>
        </w:numPr>
      </w:pPr>
      <w:r>
        <w:t>bezettijd=6,0s (komt overeen met rijsnelheid van ongeveer 6,5 km/h)</w:t>
      </w:r>
    </w:p>
    <w:p w14:paraId="2793D79D" w14:textId="139E9929" w:rsidR="002C58C6" w:rsidRDefault="002C58C6" w:rsidP="002C58C6">
      <w:pPr>
        <w:pStyle w:val="Lijstalinea"/>
        <w:numPr>
          <w:ilvl w:val="0"/>
          <w:numId w:val="27"/>
        </w:numPr>
      </w:pPr>
      <w:r>
        <w:t>hiaattijd=2,5s (komt overeen met rijsnelheid van ongeveer 15 km/h)</w:t>
      </w:r>
    </w:p>
    <w:p w14:paraId="61872D2E" w14:textId="31455C22" w:rsidR="002C58C6" w:rsidRDefault="002C58C6" w:rsidP="002C58C6"/>
    <w:p w14:paraId="23424B56" w14:textId="43C30611" w:rsidR="002C58C6" w:rsidRDefault="002C58C6" w:rsidP="002C58C6">
      <w:r>
        <w:t>DF</w:t>
      </w:r>
      <w:r w:rsidR="00D775A0">
        <w:t>088</w:t>
      </w:r>
      <w:r>
        <w:t>/</w:t>
      </w:r>
      <w:r w:rsidR="00D775A0">
        <w:t>08</w:t>
      </w:r>
      <w:r>
        <w:t>9</w:t>
      </w:r>
    </w:p>
    <w:p w14:paraId="4150EAD9" w14:textId="5C8FE56B" w:rsidR="002C58C6" w:rsidRDefault="002C58C6" w:rsidP="002C58C6">
      <w:pPr>
        <w:pStyle w:val="Lijstalinea"/>
        <w:numPr>
          <w:ilvl w:val="0"/>
          <w:numId w:val="27"/>
        </w:numPr>
      </w:pPr>
      <w:r>
        <w:t>bezettijd=6,0s (komt overeen met rijsnelheid van ongeveer 6,5 km/h)</w:t>
      </w:r>
    </w:p>
    <w:p w14:paraId="584E610B" w14:textId="77777777" w:rsidR="002C58C6" w:rsidRDefault="002C58C6" w:rsidP="002C58C6">
      <w:pPr>
        <w:pStyle w:val="Lijstalinea"/>
        <w:numPr>
          <w:ilvl w:val="0"/>
          <w:numId w:val="27"/>
        </w:numPr>
      </w:pPr>
      <w:r>
        <w:t>hiaattijd=2,5s (komt overeen met rijsnelheid van ongeveer 15 km/h)</w:t>
      </w:r>
    </w:p>
    <w:p w14:paraId="4CEC6096" w14:textId="229A1A10" w:rsidR="002C58C6" w:rsidRDefault="002C58C6" w:rsidP="002C58C6"/>
    <w:p w14:paraId="60BC1F37" w14:textId="14EB4AD8" w:rsidR="00315306" w:rsidRDefault="00315306" w:rsidP="002C58C6">
      <w:r>
        <w:t>via PTP-koppeling (vanaf K30</w:t>
      </w:r>
      <w:r w:rsidR="00761E0B">
        <w:t>31</w:t>
      </w:r>
      <w:r>
        <w:t>):</w:t>
      </w:r>
    </w:p>
    <w:p w14:paraId="13D8633A" w14:textId="411018B2" w:rsidR="00315306" w:rsidRDefault="00315306" w:rsidP="002C58C6">
      <w:r>
        <w:t>DF</w:t>
      </w:r>
      <w:r w:rsidR="00761E0B">
        <w:t>68</w:t>
      </w:r>
      <w:r>
        <w:t>8/</w:t>
      </w:r>
      <w:r w:rsidR="00761E0B">
        <w:t>689</w:t>
      </w:r>
      <w:r>
        <w:t xml:space="preserve"> (naam zelf te kiezen, is 30</w:t>
      </w:r>
      <w:r w:rsidR="00761E0B">
        <w:t>31</w:t>
      </w:r>
      <w:r>
        <w:t>_</w:t>
      </w:r>
      <w:r w:rsidR="00761E0B">
        <w:t>68</w:t>
      </w:r>
      <w:r>
        <w:t>8/9 iets?)</w:t>
      </w:r>
    </w:p>
    <w:p w14:paraId="6596A310" w14:textId="77777777" w:rsidR="00315306" w:rsidRDefault="00315306" w:rsidP="00315306">
      <w:pPr>
        <w:pStyle w:val="Lijstalinea"/>
        <w:numPr>
          <w:ilvl w:val="0"/>
          <w:numId w:val="27"/>
        </w:numPr>
      </w:pPr>
      <w:r>
        <w:t>bezettijd=6,0s (komt overeen met rijsnelheid van ongeveer 6,5 km/h)</w:t>
      </w:r>
    </w:p>
    <w:p w14:paraId="5EFA77B3" w14:textId="77777777" w:rsidR="00315306" w:rsidRDefault="00315306" w:rsidP="00315306">
      <w:pPr>
        <w:pStyle w:val="Lijstalinea"/>
        <w:numPr>
          <w:ilvl w:val="0"/>
          <w:numId w:val="27"/>
        </w:numPr>
      </w:pPr>
      <w:r>
        <w:t>hiaattijd=2,5s (komt overeen met rijsnelheid van ongeveer 15 km/h)</w:t>
      </w:r>
    </w:p>
    <w:p w14:paraId="72503333" w14:textId="54A94502" w:rsidR="00315306" w:rsidRDefault="00315306" w:rsidP="002C58C6"/>
    <w:p w14:paraId="51DADF84" w14:textId="416E8E59" w:rsidR="00C32351" w:rsidRDefault="00C32351" w:rsidP="00C32351">
      <w:r>
        <w:t>via PTP-koppeling (vanaf K30</w:t>
      </w:r>
      <w:r w:rsidR="00761E0B">
        <w:t>66</w:t>
      </w:r>
      <w:r>
        <w:t>):</w:t>
      </w:r>
    </w:p>
    <w:p w14:paraId="54BDA132" w14:textId="56DD4802" w:rsidR="00C32351" w:rsidRDefault="00761E0B" w:rsidP="00C32351">
      <w:r>
        <w:t>DF08</w:t>
      </w:r>
      <w:r w:rsidR="00C32351">
        <w:t>7/0</w:t>
      </w:r>
      <w:r>
        <w:t>8</w:t>
      </w:r>
      <w:r w:rsidR="00C32351">
        <w:t>8/0</w:t>
      </w:r>
      <w:r>
        <w:t>8</w:t>
      </w:r>
      <w:r w:rsidR="00C32351">
        <w:t>9 (naam zelf te kiezen, is 306</w:t>
      </w:r>
      <w:r>
        <w:t>6_08</w:t>
      </w:r>
      <w:r w:rsidR="00C32351">
        <w:t>7/8/9 iets?)</w:t>
      </w:r>
    </w:p>
    <w:p w14:paraId="09DDD7A1" w14:textId="77777777" w:rsidR="00C32351" w:rsidRDefault="00C32351" w:rsidP="00C32351">
      <w:pPr>
        <w:pStyle w:val="Lijstalinea"/>
        <w:numPr>
          <w:ilvl w:val="0"/>
          <w:numId w:val="27"/>
        </w:numPr>
      </w:pPr>
      <w:r>
        <w:t>bezettijd=6,0s (komt overeen met rijsnelheid van ongeveer 6,5 km/h)</w:t>
      </w:r>
    </w:p>
    <w:p w14:paraId="1EA5F483" w14:textId="77777777" w:rsidR="00C32351" w:rsidRDefault="00C32351" w:rsidP="00C32351">
      <w:pPr>
        <w:pStyle w:val="Lijstalinea"/>
        <w:numPr>
          <w:ilvl w:val="0"/>
          <w:numId w:val="27"/>
        </w:numPr>
      </w:pPr>
      <w:r>
        <w:t>hiaattijd=2,5s (komt overeen met rijsnelheid van ongeveer 15 km/h)</w:t>
      </w:r>
    </w:p>
    <w:p w14:paraId="0B0D9982" w14:textId="77777777" w:rsidR="00315306" w:rsidRDefault="00315306" w:rsidP="002C58C6"/>
    <w:p w14:paraId="2C693416" w14:textId="4D3F2619" w:rsidR="002C58C6" w:rsidRDefault="002C58C6" w:rsidP="002C58C6">
      <w:r>
        <w:rPr>
          <w:b/>
          <w:u w:val="single"/>
        </w:rPr>
        <w:t>Niet aanwezig lussen</w:t>
      </w:r>
    </w:p>
    <w:p w14:paraId="0AA5608E" w14:textId="024D8232" w:rsidR="002C58C6" w:rsidRDefault="002C58C6" w:rsidP="002C58C6">
      <w:r>
        <w:t xml:space="preserve">De </w:t>
      </w:r>
      <w:r w:rsidR="00FD4323">
        <w:t xml:space="preserve">volgende lussen zijn wel in de </w:t>
      </w:r>
      <w:r>
        <w:t>T</w:t>
      </w:r>
      <w:r w:rsidR="00FD4323">
        <w:t>L</w:t>
      </w:r>
      <w:r>
        <w:t xml:space="preserve">C aanwezig, maar bestaan niet op straat. Er is dus geen regeltechnische functie, maar </w:t>
      </w:r>
      <w:r w:rsidR="00FD4323">
        <w:t>omwille van een compatibele I/O-lijst zullen ze wel in de applicatie aanwezig moeten zijn. Dat betreft:</w:t>
      </w:r>
    </w:p>
    <w:p w14:paraId="142FD36A" w14:textId="20054BE1" w:rsidR="00FD4323" w:rsidRDefault="00761E0B" w:rsidP="00FD4323">
      <w:pPr>
        <w:pStyle w:val="Lijstalinea"/>
        <w:numPr>
          <w:ilvl w:val="0"/>
          <w:numId w:val="28"/>
        </w:numPr>
      </w:pPr>
      <w:r>
        <w:t>HL4509</w:t>
      </w:r>
    </w:p>
    <w:p w14:paraId="6B5C2BC4" w14:textId="7A075642" w:rsidR="00FD4323" w:rsidRDefault="00761E0B" w:rsidP="00FD4323">
      <w:pPr>
        <w:pStyle w:val="Lijstalinea"/>
        <w:numPr>
          <w:ilvl w:val="0"/>
          <w:numId w:val="28"/>
        </w:numPr>
      </w:pPr>
      <w:r>
        <w:t>HL4809</w:t>
      </w:r>
    </w:p>
    <w:p w14:paraId="4739DEEA" w14:textId="525DB798" w:rsidR="00FD4323" w:rsidRPr="002C58C6" w:rsidRDefault="00761E0B" w:rsidP="00761E0B">
      <w:pPr>
        <w:pStyle w:val="Lijstalinea"/>
        <w:numPr>
          <w:ilvl w:val="0"/>
          <w:numId w:val="28"/>
        </w:numPr>
      </w:pPr>
      <w:r>
        <w:t>HL5109</w:t>
      </w:r>
    </w:p>
    <w:p w14:paraId="31F61B04" w14:textId="2E1D8642" w:rsidR="0017009A" w:rsidRPr="00FE52F3" w:rsidRDefault="0017009A" w:rsidP="00234688">
      <w:pPr>
        <w:pStyle w:val="Kop1"/>
      </w:pPr>
      <w:bookmarkStart w:id="54" w:name="_Toc520218738"/>
      <w:r>
        <w:lastRenderedPageBreak/>
        <w:t>Prioriteren</w:t>
      </w:r>
      <w:bookmarkEnd w:id="54"/>
    </w:p>
    <w:p w14:paraId="4977285E" w14:textId="07E1D2ED" w:rsidR="006453FE" w:rsidRDefault="00397221" w:rsidP="0017009A">
      <w:pPr>
        <w:pStyle w:val="Kop2"/>
      </w:pPr>
      <w:bookmarkStart w:id="55" w:name="_Toc520218739"/>
      <w:r>
        <w:t>OV- en HD-</w:t>
      </w:r>
      <w:r w:rsidR="006453FE">
        <w:t>ingrepen</w:t>
      </w:r>
      <w:bookmarkEnd w:id="55"/>
    </w:p>
    <w:p w14:paraId="7B5475A9" w14:textId="64A7A55B" w:rsidR="0079490E" w:rsidRDefault="0079490E" w:rsidP="0079490E">
      <w:r>
        <w:t xml:space="preserve">Voor OV- en </w:t>
      </w:r>
      <w:r w:rsidR="00397221">
        <w:t>HD-</w:t>
      </w:r>
      <w:r>
        <w:t>ingrepen geld</w:t>
      </w:r>
      <w:r w:rsidR="001270EE">
        <w:t>en</w:t>
      </w:r>
      <w:r>
        <w:t xml:space="preserve"> de </w:t>
      </w:r>
      <w:proofErr w:type="spellStart"/>
      <w:r>
        <w:t>default</w:t>
      </w:r>
      <w:r w:rsidR="001270EE">
        <w:t>instellingen</w:t>
      </w:r>
      <w:proofErr w:type="spellEnd"/>
      <w:r>
        <w:t>.</w:t>
      </w:r>
    </w:p>
    <w:p w14:paraId="7232DA97" w14:textId="77777777" w:rsidR="002115A7" w:rsidRDefault="002115A7" w:rsidP="0079490E"/>
    <w:p w14:paraId="23F8B8FC" w14:textId="0BD02691"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17DD6534" w14:textId="5BC1073D" w:rsidR="0017009A" w:rsidRDefault="0017009A" w:rsidP="0017009A">
      <w:pPr>
        <w:pStyle w:val="Kop2"/>
      </w:pPr>
      <w:bookmarkStart w:id="56" w:name="_Toc520218740"/>
      <w:r>
        <w:t xml:space="preserve">Fietspelotons </w:t>
      </w:r>
      <w:r w:rsidR="007C4719">
        <w:t>(FCD)</w:t>
      </w:r>
      <w:bookmarkEnd w:id="56"/>
    </w:p>
    <w:p w14:paraId="708C00A2" w14:textId="7022C52A" w:rsidR="00761E0B" w:rsidRPr="001530EA" w:rsidRDefault="00761E0B" w:rsidP="00761E0B">
      <w:r>
        <w:t xml:space="preserve">Op alle richtingen aanwezig. Deze zijn schakelbaar aan/uit te zetten. Standaard staan ze alle uit. </w:t>
      </w:r>
      <w:r w:rsidR="00E16088">
        <w:t xml:space="preserve">T.b.v. prioriteit op fc21 en fc22 zijn 4 klokperiodes per </w:t>
      </w:r>
      <w:proofErr w:type="spellStart"/>
      <w:r w:rsidR="00E16088">
        <w:t>fc</w:t>
      </w:r>
      <w:proofErr w:type="spellEnd"/>
      <w:r w:rsidR="00E16088">
        <w:t xml:space="preserve"> gedefinieerd. Als één van deze klokperiodes waar is, dan is de prioriteit van fc21 of fc22 (of beide, wanneer voor beide een klokperiode waar is) hoger dan die van alle autopelotons. Dit geldt voor autopelotons op basis van zowel </w:t>
      </w:r>
      <w:proofErr w:type="spellStart"/>
      <w:r w:rsidR="00E16088">
        <w:t>Talking</w:t>
      </w:r>
      <w:proofErr w:type="spellEnd"/>
      <w:r w:rsidR="00E16088">
        <w:t xml:space="preserve"> Traffic informatie als ook BRIK-informatie. Tijdens FLEX wordt bij het waar-zijn van deze klokperiodes een hoger wachttijdgewicht voor fc21 en/of fc22 toegepast.</w:t>
      </w:r>
    </w:p>
    <w:p w14:paraId="0AD3763A" w14:textId="368F1161" w:rsidR="0017009A" w:rsidRDefault="0017009A" w:rsidP="0017009A">
      <w:pPr>
        <w:pStyle w:val="Kop2"/>
      </w:pPr>
      <w:bookmarkStart w:id="57" w:name="_Toc520218741"/>
      <w:r>
        <w:t>Autopelotons</w:t>
      </w:r>
      <w:r w:rsidR="00AA7E2D">
        <w:t xml:space="preserve"> </w:t>
      </w:r>
      <w:r w:rsidR="007C4719">
        <w:t>(FCD)</w:t>
      </w:r>
      <w:bookmarkEnd w:id="57"/>
    </w:p>
    <w:p w14:paraId="6D6B32BC" w14:textId="3077EA5A" w:rsidR="00CF75D0" w:rsidRDefault="00334059" w:rsidP="001530EA">
      <w:r>
        <w:t xml:space="preserve">Op </w:t>
      </w:r>
      <w:r w:rsidR="00E16088">
        <w:t>alle autorichtingen</w:t>
      </w:r>
      <w:r w:rsidR="00CF75D0">
        <w:t>.</w:t>
      </w:r>
      <w:r w:rsidR="00CF75D0" w:rsidRPr="00CF75D0">
        <w:t xml:space="preserve"> </w:t>
      </w:r>
      <w:r w:rsidR="00CF75D0">
        <w:t xml:space="preserve">Deze zijn schakelbaar aan/uit te zetten. </w:t>
      </w:r>
      <w:r w:rsidR="004F25BB">
        <w:t>Standaard staan ze alle uit.</w:t>
      </w:r>
      <w:r w:rsidR="00E16088">
        <w:t xml:space="preserve"> </w:t>
      </w:r>
    </w:p>
    <w:p w14:paraId="448641D2" w14:textId="77777777" w:rsidR="0017009A" w:rsidRDefault="0017009A" w:rsidP="0017009A">
      <w:pPr>
        <w:pStyle w:val="Kop2"/>
      </w:pPr>
      <w:bookmarkStart w:id="58" w:name="_Toc520218742"/>
      <w:r>
        <w:t>Vrachtwagenpelotons</w:t>
      </w:r>
      <w:bookmarkEnd w:id="58"/>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59" w:name="_Toc520218743"/>
      <w:r>
        <w:t>Gevaarlijke stoffen</w:t>
      </w:r>
      <w:bookmarkEnd w:id="59"/>
      <w:r w:rsidR="00AA7E2D">
        <w:t xml:space="preserve"> </w:t>
      </w:r>
    </w:p>
    <w:p w14:paraId="4BE0DE2D" w14:textId="6FB5F046" w:rsidR="001530EA" w:rsidRDefault="001530EA" w:rsidP="001530EA">
      <w:r>
        <w:t xml:space="preserve">Niet van toepassing. </w:t>
      </w:r>
    </w:p>
    <w:p w14:paraId="242A70C5" w14:textId="02044B8B" w:rsidR="00066219" w:rsidRDefault="00066219" w:rsidP="00066219">
      <w:pPr>
        <w:pStyle w:val="Kop2"/>
      </w:pPr>
      <w:bookmarkStart w:id="60" w:name="_Toc520218744"/>
      <w:r>
        <w:t>Geleiding uitpubliek SC Heracles</w:t>
      </w:r>
      <w:bookmarkEnd w:id="60"/>
    </w:p>
    <w:p w14:paraId="1C9E2964" w14:textId="035F9F97" w:rsidR="00066219" w:rsidRDefault="00066219" w:rsidP="00066219">
      <w:r>
        <w:t>Door bediening van een schakelaar (via verkeer.nu centrale) kunnen er scenario’s geactiveerd worden om uitpubliek van/naar SC Heracles te geleiden. Het is de bedoeling dat de bewuste richting waarop de colonne rijdt, gegarandeerd naar groen gaat en groen blijft totdat het scenario wordt uitgeschakeld. In de huidige VRI-app worden hiervoor HD-ingrepen gebruikt (voornaamste reden daarvan is dat er bij lange ingrepen geen fasebewaking optreedt</w:t>
      </w:r>
      <w:r w:rsidR="000F2DD2">
        <w:t>, anders was een OV-ingreep ook prima geweest</w:t>
      </w:r>
      <w:r>
        <w:t xml:space="preserve">). Zou dat in de C-ITS-app ook gebruikt worden, dan </w:t>
      </w:r>
      <w:r w:rsidR="006D1A9A">
        <w:t>zijn</w:t>
      </w:r>
      <w:r>
        <w:t xml:space="preserve"> er </w:t>
      </w:r>
      <w:r w:rsidR="006D1A9A">
        <w:t>twee</w:t>
      </w:r>
      <w:r>
        <w:t xml:space="preserve"> afwijkende </w:t>
      </w:r>
      <w:r w:rsidR="000F2DD2">
        <w:t>HD-</w:t>
      </w:r>
      <w:r w:rsidR="006D1A9A">
        <w:t>ingre</w:t>
      </w:r>
      <w:r>
        <w:t>p</w:t>
      </w:r>
      <w:r w:rsidR="006D1A9A">
        <w:t>en</w:t>
      </w:r>
      <w:r>
        <w:t xml:space="preserve"> nodig met alleen </w:t>
      </w:r>
      <w:r w:rsidR="006D1A9A">
        <w:t xml:space="preserve">fc02 en alleen </w:t>
      </w:r>
      <w:r>
        <w:t xml:space="preserve">fc08 (dus geen </w:t>
      </w:r>
      <w:r w:rsidR="006D1A9A">
        <w:t xml:space="preserve">hele poot </w:t>
      </w:r>
      <w:r>
        <w:t>zoals standaard). Maar een andere vorm van realisatieverzoek mag ook, zolang de prioriteit maar zeer hoog is</w:t>
      </w:r>
      <w:r w:rsidR="000F2DD2">
        <w:t xml:space="preserve"> (op gelijke hoogte als HD, hoger dan OV)</w:t>
      </w:r>
      <w:r>
        <w:t>, en het langdurig vasthouden van de ingreep geen fasebewaking tot gevolg heeft.</w:t>
      </w:r>
    </w:p>
    <w:p w14:paraId="379CC6E6" w14:textId="6CB1EEAC" w:rsidR="00066219" w:rsidRDefault="00066219" w:rsidP="00066219">
      <w:r>
        <w:t xml:space="preserve">Zie voor verdere uitwerking van deze afhandeling hoofdstuk </w:t>
      </w:r>
      <w:r>
        <w:fldChar w:fldCharType="begin"/>
      </w:r>
      <w:r>
        <w:instrText xml:space="preserve"> REF _Ref519703714 \r \h </w:instrText>
      </w:r>
      <w:r>
        <w:fldChar w:fldCharType="separate"/>
      </w:r>
      <w:r w:rsidR="00777D6C">
        <w:t>8.2</w:t>
      </w:r>
      <w:r>
        <w:fldChar w:fldCharType="end"/>
      </w:r>
      <w:r>
        <w:t xml:space="preserve"> op pagina </w:t>
      </w:r>
      <w:r>
        <w:fldChar w:fldCharType="begin"/>
      </w:r>
      <w:r>
        <w:instrText xml:space="preserve"> PAGEREF _Ref519703714 \h </w:instrText>
      </w:r>
      <w:r>
        <w:fldChar w:fldCharType="separate"/>
      </w:r>
      <w:r w:rsidR="00777D6C">
        <w:rPr>
          <w:noProof/>
        </w:rPr>
        <w:t>15</w:t>
      </w:r>
      <w:r>
        <w:fldChar w:fldCharType="end"/>
      </w:r>
      <w:r>
        <w:t>.</w:t>
      </w:r>
    </w:p>
    <w:p w14:paraId="46C967B8" w14:textId="77777777" w:rsidR="00066219" w:rsidRDefault="00066219" w:rsidP="001530EA"/>
    <w:p w14:paraId="10F05D08" w14:textId="77777777" w:rsidR="006453FE" w:rsidRDefault="008603A3" w:rsidP="006453FE">
      <w:pPr>
        <w:pStyle w:val="Kop1"/>
      </w:pPr>
      <w:bookmarkStart w:id="61" w:name="_Ref516836987"/>
      <w:bookmarkStart w:id="62" w:name="_Ref516836995"/>
      <w:bookmarkStart w:id="63" w:name="_Toc520218745"/>
      <w:r>
        <w:lastRenderedPageBreak/>
        <w:t>Klokperioden</w:t>
      </w:r>
      <w:bookmarkEnd w:id="61"/>
      <w:bookmarkEnd w:id="62"/>
      <w:bookmarkEnd w:id="63"/>
    </w:p>
    <w:p w14:paraId="702DC5C8" w14:textId="77777777" w:rsidR="009D4770" w:rsidRDefault="00F82AF5" w:rsidP="00F82AF5">
      <w:r>
        <w:t>Qua klokperioden gelden de volgende afwijkingen:</w:t>
      </w:r>
    </w:p>
    <w:p w14:paraId="27098D9B" w14:textId="77777777" w:rsidR="00CF75D0" w:rsidRDefault="00CF75D0" w:rsidP="00F82AF5">
      <w:proofErr w:type="spellStart"/>
      <w:r>
        <w:t>Kp</w:t>
      </w:r>
      <w:proofErr w:type="spellEnd"/>
      <w:r>
        <w:t xml:space="preserve"> FLX1</w:t>
      </w:r>
      <w:r w:rsidR="009D4770">
        <w:t xml:space="preserve"> is altijd uit</w:t>
      </w:r>
    </w:p>
    <w:p w14:paraId="348A4834" w14:textId="77777777" w:rsidR="009D4770" w:rsidRDefault="009D4770" w:rsidP="00F82AF5">
      <w:proofErr w:type="spellStart"/>
      <w:r>
        <w:t>Kp</w:t>
      </w:r>
      <w:proofErr w:type="spellEnd"/>
      <w:r>
        <w:t xml:space="preserve"> HS1 is </w:t>
      </w:r>
      <w:r w:rsidR="00915607">
        <w:t xml:space="preserve">-naar ik vermoed- </w:t>
      </w:r>
      <w:r>
        <w:t>niet relevant</w:t>
      </w:r>
      <w:r w:rsidR="0076452C">
        <w:t xml:space="preserve"> </w:t>
      </w:r>
      <w:r w:rsidR="00915607">
        <w:t>omdat er alleen Toptrac is (geen</w:t>
      </w:r>
      <w:r w:rsidR="0076452C">
        <w:t xml:space="preserve"> regulier halfstar programma</w:t>
      </w:r>
      <w:r w:rsidR="00915607">
        <w:t>). Deze is dus a</w:t>
      </w:r>
      <w:r w:rsidR="0076452C">
        <w:t>ltijd aan</w:t>
      </w:r>
      <w:r w:rsidR="00915607">
        <w:t>.</w:t>
      </w:r>
    </w:p>
    <w:p w14:paraId="3800C503" w14:textId="77777777" w:rsidR="009D4770" w:rsidRDefault="009D4770" w:rsidP="00F82AF5">
      <w:proofErr w:type="spellStart"/>
      <w:r>
        <w:t>Kp</w:t>
      </w:r>
      <w:proofErr w:type="spellEnd"/>
      <w:r>
        <w:t xml:space="preserve"> TTT1 Is altijd aan</w:t>
      </w:r>
    </w:p>
    <w:p w14:paraId="1092E0EE" w14:textId="77777777" w:rsidR="009D4770" w:rsidRDefault="009D4770" w:rsidP="00F82AF5"/>
    <w:p w14:paraId="6DCBBFF5" w14:textId="0D2AD852" w:rsidR="009D4770" w:rsidRDefault="009D4770" w:rsidP="00F82AF5">
      <w:r>
        <w:t xml:space="preserve">De klokperiode voor </w:t>
      </w:r>
      <w:proofErr w:type="spellStart"/>
      <w:r w:rsidR="005B6335">
        <w:t>Toptrac</w:t>
      </w:r>
      <w:r>
        <w:t>Flex</w:t>
      </w:r>
      <w:proofErr w:type="spellEnd"/>
      <w:r>
        <w:t xml:space="preserve"> is altijd</w:t>
      </w:r>
      <w:r w:rsidR="0076452C">
        <w:t xml:space="preserve"> aan. Net zoals bij </w:t>
      </w:r>
      <w:proofErr w:type="spellStart"/>
      <w:r w:rsidR="0076452C">
        <w:t>FLXx</w:t>
      </w:r>
      <w:proofErr w:type="spellEnd"/>
      <w:r w:rsidR="0076452C">
        <w:t xml:space="preserve">, </w:t>
      </w:r>
      <w:proofErr w:type="spellStart"/>
      <w:r w:rsidR="0076452C">
        <w:t>HSx</w:t>
      </w:r>
      <w:proofErr w:type="spellEnd"/>
      <w:r w:rsidR="0076452C">
        <w:t xml:space="preserve"> en </w:t>
      </w:r>
      <w:proofErr w:type="spellStart"/>
      <w:r w:rsidR="0076452C">
        <w:t>TTTx</w:t>
      </w:r>
      <w:proofErr w:type="spellEnd"/>
      <w:r w:rsidR="0076452C">
        <w:t xml:space="preserve"> 3 apart instelbare klokperiodes. </w:t>
      </w:r>
    </w:p>
    <w:p w14:paraId="3FB96DEC" w14:textId="47BAD00C" w:rsidR="00E16088" w:rsidRDefault="00E16088" w:rsidP="00F82AF5"/>
    <w:p w14:paraId="21C51B18" w14:textId="1C512A6C" w:rsidR="00E16088" w:rsidRPr="00F82AF5" w:rsidRDefault="00E16088" w:rsidP="00E16088">
      <w:r>
        <w:t>Voor fc21 zijn 4 klokperiodes t.b.v. hoge prioriteit (hoger dan autopelotons). Deze staan standaard alle 4 af. Voor fc21 zijn 4 klokperiodes t.b.v. hoge prioriteit (hoger dan autopelotons). Deze staan standaard alle 4 af.</w:t>
      </w:r>
      <w:r w:rsidR="00E46B11">
        <w:t xml:space="preserve"> Naast hogere prioriteit dan autopelotons betreft het hier ook hogere gewichtsparameters in </w:t>
      </w:r>
      <w:proofErr w:type="spellStart"/>
      <w:r w:rsidR="00E46B11">
        <w:t>Flex</w:t>
      </w:r>
      <w:proofErr w:type="spellEnd"/>
      <w:r w:rsidR="00E46B11">
        <w:t xml:space="preserve">. </w:t>
      </w:r>
    </w:p>
    <w:p w14:paraId="64CC49FA" w14:textId="03A9BD05" w:rsidR="00E16088" w:rsidRPr="00F82AF5" w:rsidRDefault="00E16088" w:rsidP="00F82AF5"/>
    <w:p w14:paraId="3C900E5E" w14:textId="77777777" w:rsidR="008603A3" w:rsidRDefault="008603A3" w:rsidP="008603A3">
      <w:pPr>
        <w:pStyle w:val="Kop1"/>
      </w:pPr>
      <w:bookmarkStart w:id="64" w:name="_Toc520218746"/>
      <w:r>
        <w:lastRenderedPageBreak/>
        <w:t>Specials</w:t>
      </w:r>
      <w:bookmarkEnd w:id="64"/>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65" w:name="_Toc520218747"/>
      <w:r>
        <w:t>Seriële koppeling</w:t>
      </w:r>
      <w:bookmarkEnd w:id="65"/>
    </w:p>
    <w:p w14:paraId="575D13B7" w14:textId="5E83DE43" w:rsidR="003B4D8D" w:rsidRPr="003B4D8D" w:rsidRDefault="003B4D8D" w:rsidP="00F14BA9">
      <w:pPr>
        <w:spacing w:line="240" w:lineRule="auto"/>
      </w:pPr>
      <w:r>
        <w:t xml:space="preserve">Er wordt een </w:t>
      </w:r>
      <w:proofErr w:type="spellStart"/>
      <w:r>
        <w:t>levensignaal</w:t>
      </w:r>
      <w:proofErr w:type="spellEnd"/>
      <w:r>
        <w:t xml:space="preserve"> gegenereerd dat naar de buur VRI’s wordt gestuurd. Dit </w:t>
      </w:r>
      <w:proofErr w:type="spellStart"/>
      <w:r>
        <w:t>levensignaal</w:t>
      </w:r>
      <w:proofErr w:type="spellEnd"/>
      <w:r>
        <w:t xml:space="preserve"> mag een continu-op-signaal zijn (i.p.v. pulseren), dat waar is zolang de toestand “regelen” is. </w:t>
      </w:r>
    </w:p>
    <w:p w14:paraId="723EB1AB" w14:textId="77777777" w:rsidR="003B4D8D" w:rsidRDefault="003B4D8D" w:rsidP="00F14BA9">
      <w:pPr>
        <w:spacing w:line="240" w:lineRule="auto"/>
        <w:rPr>
          <w:b/>
          <w:u w:val="single"/>
        </w:rPr>
      </w:pPr>
    </w:p>
    <w:p w14:paraId="2102FCFA" w14:textId="28CA417A" w:rsidR="003E6916" w:rsidRPr="003E6916" w:rsidRDefault="00FD4323" w:rsidP="00F14BA9">
      <w:pPr>
        <w:spacing w:line="240" w:lineRule="auto"/>
        <w:rPr>
          <w:b/>
          <w:u w:val="single"/>
        </w:rPr>
      </w:pPr>
      <w:r>
        <w:rPr>
          <w:b/>
          <w:u w:val="single"/>
        </w:rPr>
        <w:t>ALM-3</w:t>
      </w:r>
      <w:r w:rsidR="003E6916" w:rsidRPr="003E6916">
        <w:rPr>
          <w:b/>
          <w:u w:val="single"/>
        </w:rPr>
        <w:t>0</w:t>
      </w:r>
      <w:r>
        <w:rPr>
          <w:b/>
          <w:u w:val="single"/>
        </w:rPr>
        <w:t>6</w:t>
      </w:r>
      <w:r w:rsidR="006D1A9A">
        <w:rPr>
          <w:b/>
          <w:u w:val="single"/>
        </w:rPr>
        <w:t>6</w:t>
      </w:r>
      <w:r w:rsidR="003E6916" w:rsidRPr="003E6916">
        <w:rPr>
          <w:b/>
          <w:u w:val="single"/>
        </w:rPr>
        <w:t xml:space="preserve"> - iVRI-ID 792</w:t>
      </w:r>
      <w:r>
        <w:rPr>
          <w:b/>
          <w:u w:val="single"/>
        </w:rPr>
        <w:t>2</w:t>
      </w:r>
      <w:r w:rsidR="003E6916" w:rsidRPr="003E6916">
        <w:rPr>
          <w:b/>
          <w:u w:val="single"/>
        </w:rPr>
        <w:t>-00</w:t>
      </w:r>
      <w:r w:rsidR="006D1A9A">
        <w:rPr>
          <w:b/>
          <w:u w:val="single"/>
        </w:rPr>
        <w:t>8C</w:t>
      </w:r>
    </w:p>
    <w:p w14:paraId="16A96D74" w14:textId="219B36AB" w:rsidR="003E6916" w:rsidRDefault="003E6916" w:rsidP="003E6916">
      <w:pPr>
        <w:spacing w:line="240" w:lineRule="auto"/>
      </w:pPr>
      <w:r>
        <w:t>Er is een seriële verbinding (op IP-basis) van PTP naar K</w:t>
      </w:r>
      <w:r w:rsidR="000951BE">
        <w:t>3</w:t>
      </w:r>
      <w:r w:rsidR="006D1A9A">
        <w:t>066</w:t>
      </w:r>
      <w:r w:rsidR="00FD4323">
        <w:t xml:space="preserve"> (iVRI-ID 7922</w:t>
      </w:r>
      <w:r>
        <w:t>-00</w:t>
      </w:r>
      <w:r w:rsidR="006D1A9A">
        <w:t>8C</w:t>
      </w:r>
      <w:r>
        <w:t>). Hierover worden -naast de BRIK-koppelingen- de volgende zaken doorgegeven.</w:t>
      </w:r>
    </w:p>
    <w:p w14:paraId="7CD8B355" w14:textId="77777777" w:rsidR="003E6916" w:rsidRDefault="003E6916" w:rsidP="003E6916">
      <w:pPr>
        <w:spacing w:line="240" w:lineRule="auto"/>
      </w:pPr>
    </w:p>
    <w:p w14:paraId="702FA519" w14:textId="77777777" w:rsidR="006D1A9A" w:rsidRDefault="006D1A9A" w:rsidP="006D1A9A">
      <w:pPr>
        <w:spacing w:line="240" w:lineRule="auto"/>
      </w:pPr>
      <w:r>
        <w:t>Inkomend:</w:t>
      </w:r>
    </w:p>
    <w:p w14:paraId="4293E153" w14:textId="279D752D" w:rsidR="006D1A9A" w:rsidRDefault="006D1A9A" w:rsidP="006D1A9A">
      <w:pPr>
        <w:pStyle w:val="Lijstalinea"/>
        <w:numPr>
          <w:ilvl w:val="0"/>
          <w:numId w:val="22"/>
        </w:numPr>
        <w:spacing w:line="240" w:lineRule="auto"/>
      </w:pPr>
      <w:r w:rsidRPr="006D1A9A">
        <w:t xml:space="preserve">Leven signaal K3066 </w:t>
      </w:r>
    </w:p>
    <w:p w14:paraId="12E9E8F2" w14:textId="77777777" w:rsidR="007F6C10" w:rsidRDefault="007F6C10" w:rsidP="006D1A9A">
      <w:pPr>
        <w:pStyle w:val="Lijstalinea"/>
        <w:numPr>
          <w:ilvl w:val="0"/>
          <w:numId w:val="22"/>
        </w:numPr>
        <w:spacing w:line="240" w:lineRule="auto"/>
      </w:pPr>
      <w:r>
        <w:t>Is DF887</w:t>
      </w:r>
    </w:p>
    <w:p w14:paraId="5EA50016" w14:textId="5C94EC42" w:rsidR="006D1A9A" w:rsidRDefault="007F6C10" w:rsidP="006D1A9A">
      <w:pPr>
        <w:pStyle w:val="Lijstalinea"/>
        <w:numPr>
          <w:ilvl w:val="0"/>
          <w:numId w:val="22"/>
        </w:numPr>
        <w:spacing w:line="240" w:lineRule="auto"/>
      </w:pPr>
      <w:r>
        <w:t>Is DF888</w:t>
      </w:r>
      <w:r w:rsidR="006D1A9A">
        <w:br/>
      </w:r>
    </w:p>
    <w:p w14:paraId="5CC745C2" w14:textId="77777777" w:rsidR="006D1A9A" w:rsidRDefault="006D1A9A" w:rsidP="006D1A9A">
      <w:pPr>
        <w:spacing w:line="240" w:lineRule="auto"/>
      </w:pPr>
    </w:p>
    <w:p w14:paraId="3E37F7DB" w14:textId="77777777" w:rsidR="006D1A9A" w:rsidRDefault="006D1A9A" w:rsidP="006D1A9A">
      <w:pPr>
        <w:spacing w:line="240" w:lineRule="auto"/>
      </w:pPr>
      <w:r>
        <w:t>Uitgaand:</w:t>
      </w:r>
    </w:p>
    <w:p w14:paraId="550537AE" w14:textId="4588C4B6" w:rsidR="006D1A9A" w:rsidRDefault="006D1A9A" w:rsidP="006D1A9A">
      <w:pPr>
        <w:pStyle w:val="Lijstalinea"/>
        <w:numPr>
          <w:ilvl w:val="0"/>
          <w:numId w:val="33"/>
        </w:numPr>
        <w:spacing w:line="240" w:lineRule="auto"/>
      </w:pPr>
      <w:r>
        <w:t>Leven signaal K3049</w:t>
      </w:r>
    </w:p>
    <w:p w14:paraId="443600B4" w14:textId="77777777" w:rsidR="006D1A9A" w:rsidRDefault="006D1A9A" w:rsidP="006D1A9A">
      <w:pPr>
        <w:pStyle w:val="Lijstalinea"/>
        <w:numPr>
          <w:ilvl w:val="0"/>
          <w:numId w:val="33"/>
        </w:numPr>
        <w:spacing w:line="240" w:lineRule="auto"/>
      </w:pPr>
      <w:r>
        <w:t>Is FD028</w:t>
      </w:r>
    </w:p>
    <w:p w14:paraId="042C6A13" w14:textId="4EE61224" w:rsidR="006D1A9A" w:rsidRPr="006D1A9A" w:rsidRDefault="006D1A9A" w:rsidP="006D1A9A">
      <w:pPr>
        <w:pStyle w:val="Lijstalinea"/>
        <w:numPr>
          <w:ilvl w:val="0"/>
          <w:numId w:val="33"/>
        </w:numPr>
        <w:spacing w:line="240" w:lineRule="auto"/>
      </w:pPr>
      <w:r>
        <w:t>Is FD029</w:t>
      </w:r>
    </w:p>
    <w:p w14:paraId="00818AB5" w14:textId="35B49AB2" w:rsidR="003E6916" w:rsidRDefault="003E6916" w:rsidP="003E6916">
      <w:pPr>
        <w:spacing w:line="240" w:lineRule="auto"/>
      </w:pPr>
    </w:p>
    <w:p w14:paraId="5C8878C3" w14:textId="18E21D66" w:rsidR="00FD4323" w:rsidRPr="003E6916" w:rsidRDefault="00FD4323" w:rsidP="00FD4323">
      <w:pPr>
        <w:spacing w:line="240" w:lineRule="auto"/>
        <w:rPr>
          <w:b/>
          <w:u w:val="single"/>
        </w:rPr>
      </w:pPr>
      <w:r>
        <w:rPr>
          <w:b/>
          <w:u w:val="single"/>
        </w:rPr>
        <w:t>ALM-3</w:t>
      </w:r>
      <w:r w:rsidRPr="003E6916">
        <w:rPr>
          <w:b/>
          <w:u w:val="single"/>
        </w:rPr>
        <w:t>0</w:t>
      </w:r>
      <w:r w:rsidR="006D1A9A">
        <w:rPr>
          <w:b/>
          <w:u w:val="single"/>
        </w:rPr>
        <w:t>31</w:t>
      </w:r>
      <w:r w:rsidRPr="003E6916">
        <w:rPr>
          <w:b/>
          <w:u w:val="single"/>
        </w:rPr>
        <w:t xml:space="preserve"> - iVRI-ID 792</w:t>
      </w:r>
      <w:r>
        <w:rPr>
          <w:b/>
          <w:u w:val="single"/>
        </w:rPr>
        <w:t>2</w:t>
      </w:r>
      <w:r w:rsidRPr="003E6916">
        <w:rPr>
          <w:b/>
          <w:u w:val="single"/>
        </w:rPr>
        <w:t>-00</w:t>
      </w:r>
      <w:r w:rsidR="006D1A9A">
        <w:rPr>
          <w:b/>
          <w:u w:val="single"/>
        </w:rPr>
        <w:t>78</w:t>
      </w:r>
    </w:p>
    <w:p w14:paraId="663C704E" w14:textId="5600EE19" w:rsidR="003E6916" w:rsidRDefault="003E6916" w:rsidP="003E6916">
      <w:pPr>
        <w:spacing w:line="240" w:lineRule="auto"/>
      </w:pPr>
      <w:r>
        <w:t>Er is een seriële verbinding (op IP-basis) van PTP naar K</w:t>
      </w:r>
      <w:r w:rsidR="00FD4323">
        <w:t>30</w:t>
      </w:r>
      <w:r w:rsidR="006D1A9A">
        <w:t>31</w:t>
      </w:r>
      <w:r>
        <w:t xml:space="preserve"> (iVRI-ID 792</w:t>
      </w:r>
      <w:r w:rsidR="00FD4323">
        <w:t>2</w:t>
      </w:r>
      <w:r>
        <w:t>-00</w:t>
      </w:r>
      <w:r w:rsidR="006D1A9A">
        <w:t>7</w:t>
      </w:r>
      <w:r w:rsidR="00FD4323">
        <w:t>8</w:t>
      </w:r>
      <w:r>
        <w:t>). Hierover worden -naast de BRIK-koppelingen- de volgende zaken doorgegeven.</w:t>
      </w:r>
    </w:p>
    <w:p w14:paraId="37AD55E6" w14:textId="77777777" w:rsidR="003E6916" w:rsidRDefault="003E6916" w:rsidP="003E6916">
      <w:pPr>
        <w:spacing w:line="240" w:lineRule="auto"/>
      </w:pPr>
    </w:p>
    <w:p w14:paraId="0FC5322C" w14:textId="77777777" w:rsidR="003E6916" w:rsidRDefault="003E6916" w:rsidP="003E6916">
      <w:pPr>
        <w:spacing w:line="240" w:lineRule="auto"/>
      </w:pPr>
      <w:r>
        <w:t>Inkomend:</w:t>
      </w:r>
    </w:p>
    <w:p w14:paraId="1B227EC1" w14:textId="10E5B383" w:rsidR="003E6916" w:rsidRDefault="003E6916" w:rsidP="006D1A9A">
      <w:pPr>
        <w:pStyle w:val="Lijstalinea"/>
        <w:numPr>
          <w:ilvl w:val="0"/>
          <w:numId w:val="34"/>
        </w:numPr>
        <w:spacing w:line="240" w:lineRule="auto"/>
      </w:pPr>
      <w:r>
        <w:t xml:space="preserve">Leven signaal </w:t>
      </w:r>
      <w:r w:rsidR="000951BE">
        <w:t>K</w:t>
      </w:r>
      <w:r w:rsidR="00FD4323">
        <w:t>30</w:t>
      </w:r>
      <w:r w:rsidR="006D1A9A">
        <w:t>31</w:t>
      </w:r>
    </w:p>
    <w:p w14:paraId="4EE2AFAB" w14:textId="18BAA5DD" w:rsidR="00315306" w:rsidRDefault="007F6C10" w:rsidP="006D1A9A">
      <w:pPr>
        <w:pStyle w:val="Lijstalinea"/>
        <w:numPr>
          <w:ilvl w:val="0"/>
          <w:numId w:val="34"/>
        </w:numPr>
        <w:spacing w:line="240" w:lineRule="auto"/>
      </w:pPr>
      <w:r>
        <w:t>Is DF688</w:t>
      </w:r>
    </w:p>
    <w:p w14:paraId="4B79C42F" w14:textId="570AE0EF" w:rsidR="007F6C10" w:rsidRDefault="007F6C10" w:rsidP="006D1A9A">
      <w:pPr>
        <w:pStyle w:val="Lijstalinea"/>
        <w:numPr>
          <w:ilvl w:val="0"/>
          <w:numId w:val="34"/>
        </w:numPr>
        <w:spacing w:line="240" w:lineRule="auto"/>
      </w:pPr>
      <w:r>
        <w:t>Is DF689</w:t>
      </w:r>
    </w:p>
    <w:p w14:paraId="3AD6900C" w14:textId="77777777" w:rsidR="003E6916" w:rsidRDefault="003E6916" w:rsidP="003E6916">
      <w:pPr>
        <w:spacing w:line="240" w:lineRule="auto"/>
      </w:pPr>
    </w:p>
    <w:p w14:paraId="5460FFCA" w14:textId="77777777" w:rsidR="003E6916" w:rsidRDefault="003E6916" w:rsidP="003E6916">
      <w:pPr>
        <w:spacing w:line="240" w:lineRule="auto"/>
      </w:pPr>
      <w:r>
        <w:t>Uitgaand:</w:t>
      </w:r>
    </w:p>
    <w:p w14:paraId="2841C3A6" w14:textId="57640B90" w:rsidR="003E6916" w:rsidRDefault="000951BE" w:rsidP="003E6916">
      <w:pPr>
        <w:pStyle w:val="Lijstalinea"/>
        <w:numPr>
          <w:ilvl w:val="0"/>
          <w:numId w:val="23"/>
        </w:numPr>
        <w:spacing w:line="240" w:lineRule="auto"/>
        <w:rPr>
          <w:lang w:val="en-US"/>
        </w:rPr>
      </w:pPr>
      <w:r>
        <w:rPr>
          <w:lang w:val="en-US"/>
        </w:rPr>
        <w:t>Leven signaal K</w:t>
      </w:r>
      <w:r w:rsidR="00FD4323">
        <w:rPr>
          <w:lang w:val="en-US"/>
        </w:rPr>
        <w:t>30</w:t>
      </w:r>
      <w:r w:rsidR="006D1A9A">
        <w:rPr>
          <w:lang w:val="en-US"/>
        </w:rPr>
        <w:t>49</w:t>
      </w:r>
    </w:p>
    <w:p w14:paraId="341C6BE1" w14:textId="379D699B" w:rsidR="007F6C10" w:rsidRDefault="007F6C10" w:rsidP="003E6916">
      <w:pPr>
        <w:pStyle w:val="Lijstalinea"/>
        <w:numPr>
          <w:ilvl w:val="0"/>
          <w:numId w:val="23"/>
        </w:numPr>
        <w:spacing w:line="240" w:lineRule="auto"/>
        <w:rPr>
          <w:lang w:val="en-US"/>
        </w:rPr>
      </w:pPr>
      <w:r>
        <w:rPr>
          <w:lang w:val="en-US"/>
        </w:rPr>
        <w:t>Is DF088</w:t>
      </w:r>
    </w:p>
    <w:p w14:paraId="2CE92020" w14:textId="7CF208D1" w:rsidR="007F6C10" w:rsidRDefault="007F6C10" w:rsidP="003E6916">
      <w:pPr>
        <w:pStyle w:val="Lijstalinea"/>
        <w:numPr>
          <w:ilvl w:val="0"/>
          <w:numId w:val="23"/>
        </w:numPr>
        <w:spacing w:line="240" w:lineRule="auto"/>
        <w:rPr>
          <w:lang w:val="en-US"/>
        </w:rPr>
      </w:pPr>
      <w:r>
        <w:rPr>
          <w:lang w:val="en-US"/>
        </w:rPr>
        <w:t>Is DF089</w:t>
      </w:r>
    </w:p>
    <w:p w14:paraId="54747ED5" w14:textId="2D3F468C" w:rsidR="003115D6" w:rsidRDefault="003115D6" w:rsidP="003115D6">
      <w:pPr>
        <w:pStyle w:val="Kop2"/>
      </w:pPr>
      <w:bookmarkStart w:id="66" w:name="_Ref519703714"/>
      <w:bookmarkStart w:id="67" w:name="_Toc520218748"/>
      <w:r>
        <w:t>Heracles scenario’s</w:t>
      </w:r>
      <w:bookmarkEnd w:id="66"/>
      <w:bookmarkEnd w:id="67"/>
    </w:p>
    <w:tbl>
      <w:tblPr>
        <w:tblStyle w:val="Tabelraster"/>
        <w:tblW w:w="8329" w:type="dxa"/>
        <w:tblLook w:val="04A0" w:firstRow="1" w:lastRow="0" w:firstColumn="1" w:lastColumn="0" w:noHBand="0" w:noVBand="1"/>
      </w:tblPr>
      <w:tblGrid>
        <w:gridCol w:w="1125"/>
        <w:gridCol w:w="1247"/>
        <w:gridCol w:w="1417"/>
        <w:gridCol w:w="1420"/>
        <w:gridCol w:w="1795"/>
        <w:gridCol w:w="1325"/>
      </w:tblGrid>
      <w:tr w:rsidR="000F2DD2" w:rsidRPr="00066219" w14:paraId="146C03E9" w14:textId="77777777" w:rsidTr="000F2DD2">
        <w:tc>
          <w:tcPr>
            <w:tcW w:w="1125" w:type="dxa"/>
          </w:tcPr>
          <w:p w14:paraId="29509CA5" w14:textId="186F433A" w:rsidR="000F2DD2" w:rsidRPr="00066219" w:rsidRDefault="000F2DD2" w:rsidP="000F2DD2">
            <w:r w:rsidRPr="00066219">
              <w:t>Scenario</w:t>
            </w:r>
          </w:p>
        </w:tc>
        <w:tc>
          <w:tcPr>
            <w:tcW w:w="1247" w:type="dxa"/>
          </w:tcPr>
          <w:p w14:paraId="1496300C" w14:textId="60063910" w:rsidR="000F2DD2" w:rsidRPr="00066219" w:rsidRDefault="000F2DD2" w:rsidP="000F2DD2">
            <w:r w:rsidRPr="00066219">
              <w:t>Schakelaar</w:t>
            </w:r>
          </w:p>
        </w:tc>
        <w:tc>
          <w:tcPr>
            <w:tcW w:w="1417" w:type="dxa"/>
          </w:tcPr>
          <w:p w14:paraId="00CF6856" w14:textId="31FAB432" w:rsidR="000F2DD2" w:rsidRPr="00066219" w:rsidRDefault="000F2DD2" w:rsidP="000F2DD2">
            <w:r w:rsidRPr="00066219">
              <w:t>Inschakel vertraging (s)</w:t>
            </w:r>
          </w:p>
        </w:tc>
        <w:tc>
          <w:tcPr>
            <w:tcW w:w="1420" w:type="dxa"/>
          </w:tcPr>
          <w:p w14:paraId="2FE25C06" w14:textId="5F9DA812" w:rsidR="000F2DD2" w:rsidRPr="00066219" w:rsidRDefault="000F2DD2" w:rsidP="000F2DD2">
            <w:r w:rsidRPr="00066219">
              <w:t>Uitschakel vertraging (s)</w:t>
            </w:r>
          </w:p>
        </w:tc>
        <w:tc>
          <w:tcPr>
            <w:tcW w:w="1795" w:type="dxa"/>
          </w:tcPr>
          <w:p w14:paraId="19F10F2D" w14:textId="692F4E96" w:rsidR="000F2DD2" w:rsidRPr="00066219" w:rsidRDefault="000F2DD2" w:rsidP="000F2DD2">
            <w:r>
              <w:t xml:space="preserve">Realisatieverzoek op </w:t>
            </w:r>
            <w:proofErr w:type="spellStart"/>
            <w:r>
              <w:t>fc</w:t>
            </w:r>
            <w:proofErr w:type="spellEnd"/>
          </w:p>
        </w:tc>
        <w:tc>
          <w:tcPr>
            <w:tcW w:w="1325" w:type="dxa"/>
          </w:tcPr>
          <w:p w14:paraId="4FDFEAC8" w14:textId="41CE5473" w:rsidR="000F2DD2" w:rsidRPr="00066219" w:rsidRDefault="000F2DD2" w:rsidP="000F2DD2">
            <w:r>
              <w:t>Opmerking</w:t>
            </w:r>
          </w:p>
        </w:tc>
      </w:tr>
      <w:tr w:rsidR="000F2DD2" w:rsidRPr="00066219" w14:paraId="734CDF9F" w14:textId="77777777" w:rsidTr="000F2DD2">
        <w:tc>
          <w:tcPr>
            <w:tcW w:w="1125" w:type="dxa"/>
          </w:tcPr>
          <w:p w14:paraId="75586BDD" w14:textId="7129E92A" w:rsidR="000F2DD2" w:rsidRPr="00066219" w:rsidRDefault="000F2DD2" w:rsidP="000F2DD2">
            <w:r w:rsidRPr="00066219">
              <w:t>1</w:t>
            </w:r>
          </w:p>
        </w:tc>
        <w:tc>
          <w:tcPr>
            <w:tcW w:w="1247" w:type="dxa"/>
          </w:tcPr>
          <w:p w14:paraId="5C2EEFED" w14:textId="6FE2E644" w:rsidR="000F2DD2" w:rsidRPr="00066219" w:rsidRDefault="000F2DD2" w:rsidP="000F2DD2">
            <w:r w:rsidRPr="00066219">
              <w:t>Heracles1</w:t>
            </w:r>
          </w:p>
        </w:tc>
        <w:tc>
          <w:tcPr>
            <w:tcW w:w="1417" w:type="dxa"/>
          </w:tcPr>
          <w:p w14:paraId="0EDEB0ED" w14:textId="1D95095F" w:rsidR="000F2DD2" w:rsidRPr="00066219" w:rsidRDefault="00E470F9" w:rsidP="000F2DD2">
            <w:r>
              <w:t>28</w:t>
            </w:r>
            <w:r w:rsidR="000F2DD2">
              <w:t>,</w:t>
            </w:r>
            <w:r>
              <w:t>0</w:t>
            </w:r>
          </w:p>
        </w:tc>
        <w:tc>
          <w:tcPr>
            <w:tcW w:w="1420" w:type="dxa"/>
          </w:tcPr>
          <w:p w14:paraId="10363F2E" w14:textId="0A7EC9DC" w:rsidR="000F2DD2" w:rsidRPr="00066219" w:rsidRDefault="00E470F9" w:rsidP="000F2DD2">
            <w:r>
              <w:t>61</w:t>
            </w:r>
            <w:r w:rsidR="000F2DD2">
              <w:t>,</w:t>
            </w:r>
            <w:r>
              <w:t>0</w:t>
            </w:r>
          </w:p>
        </w:tc>
        <w:tc>
          <w:tcPr>
            <w:tcW w:w="1795" w:type="dxa"/>
          </w:tcPr>
          <w:p w14:paraId="0C227B57" w14:textId="60FF3640" w:rsidR="000F2DD2" w:rsidRPr="00066219" w:rsidRDefault="00EB49F4" w:rsidP="000F2DD2">
            <w:r>
              <w:t>8</w:t>
            </w:r>
          </w:p>
        </w:tc>
        <w:tc>
          <w:tcPr>
            <w:tcW w:w="1325" w:type="dxa"/>
          </w:tcPr>
          <w:p w14:paraId="21E271DA" w14:textId="4EEF3DD9" w:rsidR="000F2DD2" w:rsidRPr="00066219" w:rsidRDefault="000B5491" w:rsidP="000F2DD2">
            <w:r>
              <w:t>Max. 30</w:t>
            </w:r>
            <w:r w:rsidR="00EB49F4">
              <w:t>0s</w:t>
            </w:r>
          </w:p>
        </w:tc>
      </w:tr>
      <w:tr w:rsidR="000F2DD2" w:rsidRPr="00066219" w14:paraId="290353ED" w14:textId="77777777" w:rsidTr="000F2DD2">
        <w:tc>
          <w:tcPr>
            <w:tcW w:w="1125" w:type="dxa"/>
          </w:tcPr>
          <w:p w14:paraId="015EBE8E" w14:textId="6EA8C233" w:rsidR="000F2DD2" w:rsidRPr="00066219" w:rsidRDefault="000F2DD2" w:rsidP="000F2DD2">
            <w:r w:rsidRPr="00066219">
              <w:t>2</w:t>
            </w:r>
          </w:p>
        </w:tc>
        <w:tc>
          <w:tcPr>
            <w:tcW w:w="1247" w:type="dxa"/>
          </w:tcPr>
          <w:p w14:paraId="2AC0F620" w14:textId="5B2F1656" w:rsidR="000F2DD2" w:rsidRPr="00066219" w:rsidRDefault="000F2DD2" w:rsidP="000F2DD2">
            <w:r w:rsidRPr="00066219">
              <w:t>Heracles2</w:t>
            </w:r>
          </w:p>
        </w:tc>
        <w:tc>
          <w:tcPr>
            <w:tcW w:w="1417" w:type="dxa"/>
          </w:tcPr>
          <w:p w14:paraId="672BC641" w14:textId="27210F0F" w:rsidR="000F2DD2" w:rsidRPr="00066219" w:rsidRDefault="00D50340" w:rsidP="000F2DD2">
            <w:r>
              <w:t>4</w:t>
            </w:r>
            <w:r w:rsidR="00EB49F4">
              <w:t>2</w:t>
            </w:r>
            <w:r>
              <w:t>,0</w:t>
            </w:r>
          </w:p>
        </w:tc>
        <w:tc>
          <w:tcPr>
            <w:tcW w:w="1420" w:type="dxa"/>
          </w:tcPr>
          <w:p w14:paraId="1561903F" w14:textId="5C54F481" w:rsidR="000F2DD2" w:rsidRPr="00066219" w:rsidRDefault="00EB49F4" w:rsidP="000F2DD2">
            <w:r>
              <w:t>9</w:t>
            </w:r>
            <w:r w:rsidR="00D50340">
              <w:t>3,0</w:t>
            </w:r>
          </w:p>
        </w:tc>
        <w:tc>
          <w:tcPr>
            <w:tcW w:w="1795" w:type="dxa"/>
          </w:tcPr>
          <w:p w14:paraId="5AE77230" w14:textId="6493715C" w:rsidR="000F2DD2" w:rsidRPr="00066219" w:rsidRDefault="000F2DD2" w:rsidP="000F2DD2">
            <w:r>
              <w:t>8</w:t>
            </w:r>
          </w:p>
        </w:tc>
        <w:tc>
          <w:tcPr>
            <w:tcW w:w="1325" w:type="dxa"/>
          </w:tcPr>
          <w:p w14:paraId="7C148934" w14:textId="69B61355" w:rsidR="000F2DD2" w:rsidRPr="00066219" w:rsidRDefault="007315B9" w:rsidP="000F2DD2">
            <w:r>
              <w:t>Max. 300s</w:t>
            </w:r>
          </w:p>
        </w:tc>
      </w:tr>
      <w:tr w:rsidR="000F2DD2" w:rsidRPr="00066219" w14:paraId="4ADC4597" w14:textId="77777777" w:rsidTr="000F2DD2">
        <w:tc>
          <w:tcPr>
            <w:tcW w:w="1125" w:type="dxa"/>
          </w:tcPr>
          <w:p w14:paraId="1BEED9E7" w14:textId="3878CC2A" w:rsidR="000F2DD2" w:rsidRPr="00066219" w:rsidRDefault="000F2DD2" w:rsidP="000F2DD2">
            <w:r w:rsidRPr="00066219">
              <w:t>3</w:t>
            </w:r>
          </w:p>
        </w:tc>
        <w:tc>
          <w:tcPr>
            <w:tcW w:w="1247" w:type="dxa"/>
          </w:tcPr>
          <w:p w14:paraId="352A3F7F" w14:textId="0D3D48D1" w:rsidR="000F2DD2" w:rsidRPr="00066219" w:rsidRDefault="000F2DD2" w:rsidP="000F2DD2">
            <w:r w:rsidRPr="00066219">
              <w:t>Heracles3</w:t>
            </w:r>
          </w:p>
        </w:tc>
        <w:tc>
          <w:tcPr>
            <w:tcW w:w="1417" w:type="dxa"/>
          </w:tcPr>
          <w:p w14:paraId="7FB766D0" w14:textId="2D203AB8" w:rsidR="000F2DD2" w:rsidRPr="00066219" w:rsidRDefault="00EB49F4" w:rsidP="000F2DD2">
            <w:r>
              <w:t>82</w:t>
            </w:r>
            <w:r w:rsidR="000F2DD2">
              <w:t>,0</w:t>
            </w:r>
          </w:p>
        </w:tc>
        <w:tc>
          <w:tcPr>
            <w:tcW w:w="1420" w:type="dxa"/>
          </w:tcPr>
          <w:p w14:paraId="39F030D9" w14:textId="3F0CEF92" w:rsidR="000F2DD2" w:rsidRPr="00066219" w:rsidRDefault="00EB49F4" w:rsidP="000F2DD2">
            <w:r>
              <w:t>142</w:t>
            </w:r>
            <w:r w:rsidR="000F2DD2">
              <w:t>,0</w:t>
            </w:r>
          </w:p>
        </w:tc>
        <w:tc>
          <w:tcPr>
            <w:tcW w:w="1795" w:type="dxa"/>
          </w:tcPr>
          <w:p w14:paraId="4E8ED544" w14:textId="0770B00A" w:rsidR="000F2DD2" w:rsidRPr="00066219" w:rsidRDefault="000F2DD2" w:rsidP="000F2DD2">
            <w:r>
              <w:t>2</w:t>
            </w:r>
          </w:p>
        </w:tc>
        <w:tc>
          <w:tcPr>
            <w:tcW w:w="1325" w:type="dxa"/>
          </w:tcPr>
          <w:p w14:paraId="589862C6" w14:textId="09109A0B" w:rsidR="000F2DD2" w:rsidRPr="00066219" w:rsidRDefault="007315B9" w:rsidP="000F2DD2">
            <w:r>
              <w:t>Max. 300s</w:t>
            </w:r>
          </w:p>
        </w:tc>
      </w:tr>
      <w:tr w:rsidR="00EB49F4" w:rsidRPr="00066219" w14:paraId="132FECCE" w14:textId="77777777" w:rsidTr="000F2DD2">
        <w:tc>
          <w:tcPr>
            <w:tcW w:w="1125" w:type="dxa"/>
          </w:tcPr>
          <w:p w14:paraId="1EC4D48D" w14:textId="031F4070" w:rsidR="00EB49F4" w:rsidRPr="00066219" w:rsidRDefault="00EB49F4" w:rsidP="00EB49F4">
            <w:r w:rsidRPr="00066219">
              <w:t>4</w:t>
            </w:r>
          </w:p>
        </w:tc>
        <w:tc>
          <w:tcPr>
            <w:tcW w:w="1247" w:type="dxa"/>
          </w:tcPr>
          <w:p w14:paraId="001AD781" w14:textId="60F7B93D" w:rsidR="00EB49F4" w:rsidRPr="00066219" w:rsidRDefault="00EB49F4" w:rsidP="00EB49F4">
            <w:r w:rsidRPr="00066219">
              <w:t>Heracles4</w:t>
            </w:r>
          </w:p>
        </w:tc>
        <w:tc>
          <w:tcPr>
            <w:tcW w:w="1417" w:type="dxa"/>
          </w:tcPr>
          <w:p w14:paraId="7F669A14" w14:textId="675DDF8C" w:rsidR="00EB49F4" w:rsidRPr="00066219" w:rsidRDefault="00EB49F4" w:rsidP="00EB49F4">
            <w:r>
              <w:t>82,0</w:t>
            </w:r>
          </w:p>
        </w:tc>
        <w:tc>
          <w:tcPr>
            <w:tcW w:w="1420" w:type="dxa"/>
          </w:tcPr>
          <w:p w14:paraId="1E31E482" w14:textId="58B5C0D8" w:rsidR="00EB49F4" w:rsidRPr="00066219" w:rsidRDefault="00EB49F4" w:rsidP="00EB49F4">
            <w:r>
              <w:t>142,0</w:t>
            </w:r>
          </w:p>
        </w:tc>
        <w:tc>
          <w:tcPr>
            <w:tcW w:w="1795" w:type="dxa"/>
          </w:tcPr>
          <w:p w14:paraId="7B1810C9" w14:textId="091E2C67" w:rsidR="00EB49F4" w:rsidRPr="00066219" w:rsidRDefault="00EB49F4" w:rsidP="00EB49F4">
            <w:r>
              <w:t>2</w:t>
            </w:r>
          </w:p>
        </w:tc>
        <w:tc>
          <w:tcPr>
            <w:tcW w:w="1325" w:type="dxa"/>
          </w:tcPr>
          <w:p w14:paraId="6548ECBF" w14:textId="4B248D24" w:rsidR="00EB49F4" w:rsidRPr="00066219" w:rsidRDefault="00EB49F4" w:rsidP="00EB49F4">
            <w:r>
              <w:t>Max. 300s</w:t>
            </w:r>
          </w:p>
        </w:tc>
      </w:tr>
    </w:tbl>
    <w:p w14:paraId="37961F54" w14:textId="68FC7059" w:rsidR="003115D6" w:rsidRDefault="000F2DD2" w:rsidP="000F2DD2">
      <w:pPr>
        <w:pStyle w:val="Bijschrift"/>
        <w:jc w:val="left"/>
        <w:rPr>
          <w:b/>
          <w:sz w:val="24"/>
        </w:rPr>
      </w:pPr>
      <w:r>
        <w:t xml:space="preserve">Tabel </w:t>
      </w:r>
      <w:r w:rsidR="00D30750">
        <w:fldChar w:fldCharType="begin"/>
      </w:r>
      <w:r w:rsidR="00D30750">
        <w:instrText xml:space="preserve"> SEQ Tabel \* ARABIC </w:instrText>
      </w:r>
      <w:r w:rsidR="00D30750">
        <w:fldChar w:fldCharType="separate"/>
      </w:r>
      <w:r w:rsidR="00777D6C">
        <w:rPr>
          <w:noProof/>
        </w:rPr>
        <w:t>5</w:t>
      </w:r>
      <w:r w:rsidR="00D30750">
        <w:rPr>
          <w:noProof/>
        </w:rPr>
        <w:fldChar w:fldCharType="end"/>
      </w:r>
      <w:r>
        <w:t xml:space="preserve"> – Eigenschappen Heracles scenario’s</w:t>
      </w:r>
    </w:p>
    <w:p w14:paraId="4E4D7776" w14:textId="77777777" w:rsidR="000F2DD2" w:rsidRDefault="000F2DD2" w:rsidP="000F2DD2">
      <w:pPr>
        <w:rPr>
          <w:b/>
          <w:sz w:val="24"/>
        </w:rPr>
      </w:pPr>
    </w:p>
    <w:p w14:paraId="3DD9CCA2" w14:textId="662886D4" w:rsidR="000F2DD2" w:rsidRDefault="000F2DD2" w:rsidP="000F2DD2">
      <w:r>
        <w:lastRenderedPageBreak/>
        <w:t>Om uitpubliek van/naar SC Heracles te geleiden</w:t>
      </w:r>
      <w:r w:rsidR="007315B9">
        <w:t xml:space="preserve"> met een gegarandeerde groene golf</w:t>
      </w:r>
      <w:r>
        <w:t xml:space="preserve">, zijn er 4 scenario’s die vanuit de centrale (verkeer.nu) bediend worden. In de VRI zijn hiervoor 4 schakelaars beschikbaar. Wanneer een schakelaar op komt, is er sprake van een instelbare inschakelvertraging per scenario. Wanneer de schakelaar wordt afgezet, wordt het scenario uitgeschakeld nadat de uitschakelvertraging bereikt is. </w:t>
      </w:r>
      <w:r w:rsidR="00495F4C">
        <w:t>Voor alle scenario’s geldt dat de feitelijke ingreep (die dus start na de inschakelvertraging) niet langer dan 300s (instelbaar) mag duren.</w:t>
      </w:r>
    </w:p>
    <w:p w14:paraId="37C97570" w14:textId="531CFB93" w:rsidR="007315B9" w:rsidRDefault="007315B9" w:rsidP="000F2DD2">
      <w:r>
        <w:t xml:space="preserve">Het verschil tussen in- en uitschakelvertraging heeft te maken met het feit dat er uitgegaan wordt van een kop die snel rijdt en een staart van de colonne die minder snel rijdt. Daarom moeten deze apart instelbaar zijn. </w:t>
      </w:r>
    </w:p>
    <w:p w14:paraId="11DB9951" w14:textId="77777777" w:rsidR="007315B9" w:rsidRDefault="007315B9" w:rsidP="000F2DD2"/>
    <w:p w14:paraId="3E16BDC3" w14:textId="19EC1B2F" w:rsidR="000F2DD2" w:rsidRDefault="007315B9" w:rsidP="000F2DD2">
      <w:r>
        <w:t>De code uit de oude app is bijgevoegd als voorbeeld, dit zijn twee files (</w:t>
      </w:r>
      <w:proofErr w:type="spellStart"/>
      <w:r>
        <w:t>heracles_func.c</w:t>
      </w:r>
      <w:proofErr w:type="spellEnd"/>
      <w:r>
        <w:t xml:space="preserve"> en </w:t>
      </w:r>
      <w:proofErr w:type="spellStart"/>
      <w:r>
        <w:t>heracles_beh.c</w:t>
      </w:r>
      <w:proofErr w:type="spellEnd"/>
      <w:r>
        <w:t>).</w:t>
      </w:r>
    </w:p>
    <w:p w14:paraId="19D4AFCA" w14:textId="499607A5" w:rsidR="007315B9" w:rsidRDefault="007315B9" w:rsidP="000F2DD2">
      <w:r>
        <w:t xml:space="preserve">De ingreep die geactiveerd wordt mag een HD-ingreep zijn, maar een ander soort realisatie verzoek mag ook. Uitgangspunt is dat het prioriteitsniveau op gelijke hoogte staat met een HD-ingreep en dat langdurige aansturing van het scenario niet tot fasebewakingen mag leiden. </w:t>
      </w:r>
    </w:p>
    <w:p w14:paraId="03115731" w14:textId="4EA0AFEA" w:rsidR="007315B9" w:rsidRDefault="007315B9" w:rsidP="007315B9">
      <w:pPr>
        <w:pStyle w:val="Kop2"/>
      </w:pPr>
      <w:bookmarkStart w:id="68" w:name="_Toc520218749"/>
      <w:r>
        <w:t>File stroomafwaarts</w:t>
      </w:r>
      <w:bookmarkEnd w:id="68"/>
    </w:p>
    <w:p w14:paraId="5219E542" w14:textId="77777777" w:rsidR="00315306" w:rsidRDefault="00315306" w:rsidP="007315B9">
      <w:r>
        <w:t xml:space="preserve">Alle </w:t>
      </w:r>
      <w:proofErr w:type="spellStart"/>
      <w:r>
        <w:t>filestroomafwaarts</w:t>
      </w:r>
      <w:proofErr w:type="spellEnd"/>
      <w:r>
        <w:t xml:space="preserve"> ingrepen zijn volgens de Vialis-standaard. </w:t>
      </w:r>
    </w:p>
    <w:p w14:paraId="60DC90C1" w14:textId="55E6D364" w:rsidR="007315B9" w:rsidRDefault="00EB49F4" w:rsidP="007315B9">
      <w:r>
        <w:t>Indien op filemeetpunt DF028 en/of DF0</w:t>
      </w:r>
      <w:r w:rsidR="007315B9">
        <w:t>29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7315B9" w:rsidRPr="00503CB0" w14:paraId="4FC62E20"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482B07E" w14:textId="77777777" w:rsidR="007315B9" w:rsidRPr="00503CB0" w:rsidRDefault="007315B9"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B97C7C" w14:textId="77777777" w:rsidR="007315B9" w:rsidRPr="00503CB0" w:rsidRDefault="007315B9"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AE9690D" w14:textId="77777777" w:rsidR="007315B9" w:rsidRPr="00503CB0" w:rsidRDefault="007315B9"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77006EA" w14:textId="77777777" w:rsidR="007315B9" w:rsidRPr="00503CB0" w:rsidRDefault="007315B9" w:rsidP="000B5491">
            <w:pPr>
              <w:spacing w:before="75" w:after="75" w:line="240" w:lineRule="auto"/>
              <w:jc w:val="center"/>
              <w:rPr>
                <w:rFonts w:cs="Arial"/>
                <w:b/>
                <w:bCs/>
              </w:rPr>
            </w:pPr>
            <w:r w:rsidRPr="00503CB0">
              <w:rPr>
                <w:rFonts w:cs="Arial"/>
                <w:b/>
                <w:bCs/>
              </w:rPr>
              <w:t>Maximum groen</w:t>
            </w:r>
          </w:p>
        </w:tc>
      </w:tr>
      <w:tr w:rsidR="007315B9" w:rsidRPr="00503CB0" w14:paraId="26382E71"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00E469C8" w14:textId="77777777" w:rsidR="007315B9" w:rsidRPr="00503CB0" w:rsidRDefault="007315B9"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5BABD33" w14:textId="77777777" w:rsidR="007315B9" w:rsidRPr="00503CB0" w:rsidRDefault="007315B9"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7F9396C" w14:textId="77777777" w:rsidR="007315B9" w:rsidRPr="00503CB0" w:rsidRDefault="007315B9"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1CDF1E"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1A8578C"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333A93"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25AF364"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315B9" w:rsidRPr="00503CB0" w14:paraId="7E112353"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545A5E85" w14:textId="28B81B72" w:rsidR="007315B9" w:rsidRPr="00503CB0" w:rsidRDefault="007315B9" w:rsidP="000B5491">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9E8FA5F" w14:textId="6AAC14F6" w:rsidR="007315B9" w:rsidRPr="00503CB0" w:rsidRDefault="007315B9" w:rsidP="000B5491">
            <w:pPr>
              <w:spacing w:before="75" w:after="75" w:line="240" w:lineRule="auto"/>
              <w:rPr>
                <w:rFonts w:cs="Arial"/>
                <w:sz w:val="16"/>
                <w:szCs w:val="16"/>
              </w:rPr>
            </w:pPr>
            <w:r w:rsidRPr="00503CB0">
              <w:rPr>
                <w:rFonts w:cs="Arial"/>
                <w:sz w:val="16"/>
                <w:szCs w:val="16"/>
              </w:rPr>
              <w:t>FILE</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D9D11F" w14:textId="7384DC28" w:rsidR="007315B9" w:rsidRPr="00503CB0" w:rsidRDefault="00EB49F4" w:rsidP="000B5491">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387E75" w14:textId="2614AF10" w:rsidR="007315B9" w:rsidRPr="00503CB0" w:rsidRDefault="007315B9" w:rsidP="000B5491">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8336E" w14:textId="2BC1D57B" w:rsidR="007315B9" w:rsidRPr="00503CB0" w:rsidRDefault="00EB49F4" w:rsidP="000B5491">
            <w:pPr>
              <w:spacing w:before="75" w:after="75" w:line="240" w:lineRule="auto"/>
              <w:jc w:val="right"/>
              <w:rPr>
                <w:rFonts w:cs="Arial"/>
                <w:sz w:val="16"/>
                <w:szCs w:val="16"/>
              </w:rPr>
            </w:pPr>
            <w:r>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B9F680" w14:textId="0D3956D8" w:rsidR="007315B9" w:rsidRPr="00503CB0" w:rsidRDefault="007315B9" w:rsidP="000B5491">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3269C9" w14:textId="7B076A4F" w:rsidR="007315B9" w:rsidRPr="00503CB0" w:rsidRDefault="00EB49F4" w:rsidP="000B5491">
            <w:pPr>
              <w:spacing w:before="75" w:after="75" w:line="240" w:lineRule="auto"/>
              <w:jc w:val="right"/>
              <w:rPr>
                <w:rFonts w:cs="Arial"/>
                <w:sz w:val="16"/>
                <w:szCs w:val="16"/>
              </w:rPr>
            </w:pPr>
            <w:r>
              <w:rPr>
                <w:rFonts w:cs="Arial"/>
                <w:sz w:val="16"/>
                <w:szCs w:val="16"/>
              </w:rPr>
              <w:t>8</w:t>
            </w:r>
            <w:r w:rsidR="007315B9" w:rsidRPr="0076452C">
              <w:rPr>
                <w:rFonts w:cs="Arial"/>
                <w:sz w:val="16"/>
                <w:szCs w:val="16"/>
              </w:rPr>
              <w:t>0</w:t>
            </w:r>
          </w:p>
        </w:tc>
      </w:tr>
      <w:tr w:rsidR="00EB49F4" w:rsidRPr="00503CB0" w14:paraId="6A158D74"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72852926" w14:textId="15CB207F" w:rsidR="00EB49F4" w:rsidRDefault="00EB49F4" w:rsidP="00EB49F4">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889CB3" w14:textId="68BF7984" w:rsidR="00EB49F4" w:rsidRPr="00503CB0" w:rsidRDefault="00EB49F4" w:rsidP="00EB49F4">
            <w:pPr>
              <w:spacing w:before="75" w:after="75" w:line="240" w:lineRule="auto"/>
              <w:rPr>
                <w:rFonts w:cs="Arial"/>
                <w:sz w:val="16"/>
                <w:szCs w:val="16"/>
              </w:rPr>
            </w:pPr>
            <w:r w:rsidRPr="00503CB0">
              <w:rPr>
                <w:rFonts w:cs="Arial"/>
                <w:sz w:val="16"/>
                <w:szCs w:val="16"/>
              </w:rPr>
              <w:t>FILE</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F06FA6" w14:textId="28B93BDA" w:rsidR="00EB49F4" w:rsidRPr="00503CB0" w:rsidRDefault="00EB49F4" w:rsidP="00EB49F4">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F7E715" w14:textId="59BF3173" w:rsidR="00EB49F4" w:rsidRPr="00503CB0" w:rsidRDefault="00EB49F4" w:rsidP="00EB49F4">
            <w:pPr>
              <w:spacing w:before="75" w:after="75" w:line="240" w:lineRule="auto"/>
              <w:rPr>
                <w:rFonts w:cs="Arial"/>
                <w:sz w:val="16"/>
                <w:szCs w:val="16"/>
              </w:rPr>
            </w:pPr>
            <w:r w:rsidRPr="00503CB0">
              <w:rPr>
                <w:rFonts w:cs="Arial"/>
                <w:sz w:val="16"/>
                <w:szCs w:val="16"/>
              </w:rPr>
              <w:t>FILERD</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68D7CF" w14:textId="1AD52DC5" w:rsidR="00EB49F4" w:rsidRPr="00503CB0" w:rsidRDefault="00EB49F4" w:rsidP="00EB49F4">
            <w:pPr>
              <w:spacing w:before="75" w:after="75" w:line="240" w:lineRule="auto"/>
              <w:jc w:val="right"/>
              <w:rPr>
                <w:rFonts w:cs="Arial"/>
                <w:sz w:val="16"/>
                <w:szCs w:val="16"/>
              </w:rPr>
            </w:pPr>
            <w:r w:rsidRPr="002878DD">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C0F78" w14:textId="1D68ABCF" w:rsidR="00EB49F4" w:rsidRPr="00503CB0" w:rsidRDefault="00EB49F4" w:rsidP="00EB49F4">
            <w:pPr>
              <w:spacing w:before="75" w:after="75" w:line="240" w:lineRule="auto"/>
              <w:rPr>
                <w:rFonts w:cs="Arial"/>
                <w:sz w:val="16"/>
                <w:szCs w:val="16"/>
              </w:rPr>
            </w:pPr>
            <w:r w:rsidRPr="00503CB0">
              <w:rPr>
                <w:rFonts w:cs="Arial"/>
                <w:sz w:val="16"/>
                <w:szCs w:val="16"/>
              </w:rPr>
              <w:t>FILEGR</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A3E51" w14:textId="73DD7319" w:rsidR="00EB49F4" w:rsidRPr="00503CB0" w:rsidRDefault="00EB49F4" w:rsidP="00EB49F4">
            <w:pPr>
              <w:spacing w:before="75" w:after="75" w:line="240" w:lineRule="auto"/>
              <w:jc w:val="right"/>
              <w:rPr>
                <w:rFonts w:cs="Arial"/>
                <w:sz w:val="16"/>
                <w:szCs w:val="16"/>
              </w:rPr>
            </w:pPr>
            <w:r w:rsidRPr="0003247D">
              <w:rPr>
                <w:rFonts w:cs="Arial"/>
                <w:sz w:val="16"/>
                <w:szCs w:val="16"/>
              </w:rPr>
              <w:t>80</w:t>
            </w:r>
          </w:p>
        </w:tc>
      </w:tr>
      <w:tr w:rsidR="00EB49F4" w:rsidRPr="00503CB0" w14:paraId="5EEC5AF8"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67D978C9" w14:textId="179583AF" w:rsidR="00EB49F4" w:rsidRDefault="00EB49F4" w:rsidP="00EB49F4">
            <w:pPr>
              <w:spacing w:before="75" w:after="75" w:line="240" w:lineRule="auto"/>
              <w:rPr>
                <w:rFonts w:cs="Arial"/>
                <w:sz w:val="16"/>
                <w:szCs w:val="16"/>
              </w:rPr>
            </w:pPr>
            <w:r>
              <w:rPr>
                <w:rFonts w:cs="Arial"/>
                <w:sz w:val="16"/>
                <w:szCs w:val="16"/>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CFB9EF3" w14:textId="4C660618" w:rsidR="00EB49F4" w:rsidRPr="00503CB0" w:rsidRDefault="00EB49F4" w:rsidP="00EB49F4">
            <w:pPr>
              <w:spacing w:before="75" w:after="75" w:line="240" w:lineRule="auto"/>
              <w:rPr>
                <w:rFonts w:cs="Arial"/>
                <w:sz w:val="16"/>
                <w:szCs w:val="16"/>
              </w:rPr>
            </w:pPr>
            <w:r>
              <w:rPr>
                <w:rFonts w:cs="Arial"/>
                <w:sz w:val="16"/>
                <w:szCs w:val="16"/>
              </w:rPr>
              <w:t>FILE10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0D8147" w14:textId="0104AA27" w:rsidR="00EB49F4" w:rsidRPr="00503CB0" w:rsidRDefault="00EB49F4" w:rsidP="00EB49F4">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D25790E" w14:textId="4088A4C4" w:rsidR="00EB49F4" w:rsidRPr="00503CB0" w:rsidRDefault="00EB49F4" w:rsidP="00EB49F4">
            <w:pPr>
              <w:spacing w:before="75" w:after="75" w:line="240" w:lineRule="auto"/>
              <w:rPr>
                <w:rFonts w:cs="Arial"/>
                <w:sz w:val="16"/>
                <w:szCs w:val="16"/>
              </w:rPr>
            </w:pPr>
            <w:r w:rsidRPr="00503CB0">
              <w:rPr>
                <w:rFonts w:cs="Arial"/>
                <w:sz w:val="16"/>
                <w:szCs w:val="16"/>
              </w:rPr>
              <w:t>FILERD</w:t>
            </w:r>
            <w:r>
              <w:rPr>
                <w:rFonts w:cs="Arial"/>
                <w:sz w:val="16"/>
                <w:szCs w:val="16"/>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A1D618" w14:textId="7F4990D7" w:rsidR="00EB49F4" w:rsidRDefault="00EB49F4" w:rsidP="00EB49F4">
            <w:pPr>
              <w:spacing w:before="75" w:after="75" w:line="240" w:lineRule="auto"/>
              <w:jc w:val="right"/>
              <w:rPr>
                <w:rFonts w:cs="Arial"/>
                <w:sz w:val="16"/>
                <w:szCs w:val="16"/>
              </w:rPr>
            </w:pPr>
            <w:r w:rsidRPr="002878DD">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9F1F8E" w14:textId="69BB9F6D" w:rsidR="00EB49F4" w:rsidRPr="00503CB0" w:rsidRDefault="00EB49F4" w:rsidP="00EB49F4">
            <w:pPr>
              <w:spacing w:before="75" w:after="75" w:line="240" w:lineRule="auto"/>
              <w:rPr>
                <w:rFonts w:cs="Arial"/>
                <w:sz w:val="16"/>
                <w:szCs w:val="16"/>
              </w:rPr>
            </w:pPr>
            <w:r w:rsidRPr="00503CB0">
              <w:rPr>
                <w:rFonts w:cs="Arial"/>
                <w:sz w:val="16"/>
                <w:szCs w:val="16"/>
              </w:rPr>
              <w:t>FILEGR</w:t>
            </w:r>
            <w:r>
              <w:rPr>
                <w:rFonts w:cs="Arial"/>
                <w:sz w:val="16"/>
                <w:szCs w:val="16"/>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B8A2CFA" w14:textId="11958371" w:rsidR="00EB49F4" w:rsidRDefault="00EB49F4" w:rsidP="00EB49F4">
            <w:pPr>
              <w:spacing w:before="75" w:after="75" w:line="240" w:lineRule="auto"/>
              <w:jc w:val="right"/>
              <w:rPr>
                <w:rFonts w:cs="Arial"/>
                <w:sz w:val="16"/>
                <w:szCs w:val="16"/>
              </w:rPr>
            </w:pPr>
            <w:r w:rsidRPr="0003247D">
              <w:rPr>
                <w:rFonts w:cs="Arial"/>
                <w:sz w:val="16"/>
                <w:szCs w:val="16"/>
              </w:rPr>
              <w:t>80</w:t>
            </w:r>
          </w:p>
        </w:tc>
      </w:tr>
    </w:tbl>
    <w:p w14:paraId="08406D8A" w14:textId="77777777" w:rsidR="007315B9" w:rsidRPr="00503CB0" w:rsidRDefault="007315B9" w:rsidP="007315B9">
      <w:pPr>
        <w:spacing w:line="240" w:lineRule="auto"/>
        <w:rPr>
          <w:rFonts w:cs="Arial"/>
          <w:color w:val="000000"/>
          <w:sz w:val="14"/>
          <w:szCs w:val="14"/>
        </w:rPr>
      </w:pPr>
      <w:r w:rsidRPr="00503CB0">
        <w:rPr>
          <w:rFonts w:cs="Arial"/>
          <w:color w:val="000000"/>
          <w:sz w:val="14"/>
          <w:szCs w:val="14"/>
        </w:rPr>
        <w:t>PRM: 0=geen ingreep, 1=doseren, 2=blokkeren</w:t>
      </w:r>
    </w:p>
    <w:p w14:paraId="6639CD11" w14:textId="6D68068E" w:rsidR="007315B9" w:rsidRDefault="007315B9" w:rsidP="007315B9"/>
    <w:p w14:paraId="0AD884D0" w14:textId="4E42F642" w:rsidR="00EB49F4" w:rsidRDefault="00EB49F4" w:rsidP="00EB49F4">
      <w:r>
        <w:t>Indien op filemeetpunt DF088 en/of DF089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EB49F4" w:rsidRPr="00503CB0" w14:paraId="509E9C5E" w14:textId="77777777" w:rsidTr="00E84AEA">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F6BDDE7" w14:textId="77777777" w:rsidR="00EB49F4" w:rsidRPr="00503CB0" w:rsidRDefault="00EB49F4" w:rsidP="00E84AEA">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582CC58D" w14:textId="77777777" w:rsidR="00EB49F4" w:rsidRPr="00503CB0" w:rsidRDefault="00EB49F4" w:rsidP="00E84AEA">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8A39BDF" w14:textId="77777777" w:rsidR="00EB49F4" w:rsidRPr="00503CB0" w:rsidRDefault="00EB49F4" w:rsidP="00E84AEA">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79F9832" w14:textId="77777777" w:rsidR="00EB49F4" w:rsidRPr="00503CB0" w:rsidRDefault="00EB49F4" w:rsidP="00E84AEA">
            <w:pPr>
              <w:spacing w:before="75" w:after="75" w:line="240" w:lineRule="auto"/>
              <w:jc w:val="center"/>
              <w:rPr>
                <w:rFonts w:cs="Arial"/>
                <w:b/>
                <w:bCs/>
              </w:rPr>
            </w:pPr>
            <w:r w:rsidRPr="00503CB0">
              <w:rPr>
                <w:rFonts w:cs="Arial"/>
                <w:b/>
                <w:bCs/>
              </w:rPr>
              <w:t>Maximum groen</w:t>
            </w:r>
          </w:p>
        </w:tc>
      </w:tr>
      <w:tr w:rsidR="00EB49F4" w:rsidRPr="00503CB0" w14:paraId="5F49CF82" w14:textId="77777777" w:rsidTr="00E84AEA">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6FE192B2" w14:textId="77777777" w:rsidR="00EB49F4" w:rsidRPr="00503CB0" w:rsidRDefault="00EB49F4" w:rsidP="00E84AEA">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BC59A9E" w14:textId="77777777" w:rsidR="00EB49F4" w:rsidRPr="00503CB0" w:rsidRDefault="00EB49F4"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C9853A" w14:textId="77777777" w:rsidR="00EB49F4" w:rsidRPr="00503CB0" w:rsidRDefault="00EB49F4" w:rsidP="00E84AEA">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C08D624" w14:textId="77777777" w:rsidR="00EB49F4" w:rsidRPr="00503CB0" w:rsidRDefault="00EB49F4" w:rsidP="00E84AEA">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A0BF547" w14:textId="77777777" w:rsidR="00EB49F4" w:rsidRPr="00503CB0" w:rsidRDefault="00EB49F4"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7CD623C" w14:textId="77777777" w:rsidR="00EB49F4" w:rsidRPr="00503CB0" w:rsidRDefault="00EB49F4" w:rsidP="00E84AEA">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D3E6F89" w14:textId="77777777" w:rsidR="00EB49F4" w:rsidRPr="00503CB0" w:rsidRDefault="00EB49F4"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EB49F4" w:rsidRPr="00503CB0" w14:paraId="723B1440" w14:textId="77777777" w:rsidTr="00E84AEA">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2DAA8811" w14:textId="41B60BB2" w:rsidR="00EB49F4" w:rsidRPr="00503CB0" w:rsidRDefault="00EB49F4" w:rsidP="00E84AEA">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232C5DA" w14:textId="28BA6F01"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0DCEF38"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D22BEF" w14:textId="3FBAFE04" w:rsidR="00EB49F4" w:rsidRPr="00503CB0" w:rsidRDefault="00EB49F4" w:rsidP="00E84AEA">
            <w:pPr>
              <w:spacing w:before="75" w:after="75" w:line="240" w:lineRule="auto"/>
              <w:rPr>
                <w:rFonts w:cs="Arial"/>
                <w:sz w:val="16"/>
                <w:szCs w:val="16"/>
              </w:rPr>
            </w:pPr>
            <w:r w:rsidRPr="00503CB0">
              <w:rPr>
                <w:rFonts w:cs="Arial"/>
                <w:sz w:val="16"/>
                <w:szCs w:val="16"/>
              </w:rPr>
              <w:t>FILERD</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7EC52A8" w14:textId="77777777" w:rsidR="00EB49F4" w:rsidRPr="00503CB0" w:rsidRDefault="00EB49F4" w:rsidP="00E84AEA">
            <w:pPr>
              <w:spacing w:before="75" w:after="75" w:line="240" w:lineRule="auto"/>
              <w:jc w:val="right"/>
              <w:rPr>
                <w:rFonts w:cs="Arial"/>
                <w:sz w:val="16"/>
                <w:szCs w:val="16"/>
              </w:rPr>
            </w:pPr>
            <w:r>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02BC0E9" w14:textId="2E06CD5A" w:rsidR="00EB49F4" w:rsidRPr="00503CB0" w:rsidRDefault="00EB49F4" w:rsidP="00E84AEA">
            <w:pPr>
              <w:spacing w:before="75" w:after="75" w:line="240" w:lineRule="auto"/>
              <w:rPr>
                <w:rFonts w:cs="Arial"/>
                <w:sz w:val="16"/>
                <w:szCs w:val="16"/>
              </w:rPr>
            </w:pPr>
            <w:r w:rsidRPr="00503CB0">
              <w:rPr>
                <w:rFonts w:cs="Arial"/>
                <w:sz w:val="16"/>
                <w:szCs w:val="16"/>
              </w:rPr>
              <w:t>FILEGR</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994883C" w14:textId="77777777" w:rsidR="00EB49F4" w:rsidRPr="00503CB0" w:rsidRDefault="00EB49F4" w:rsidP="00E84AEA">
            <w:pPr>
              <w:spacing w:before="75" w:after="75" w:line="240" w:lineRule="auto"/>
              <w:jc w:val="right"/>
              <w:rPr>
                <w:rFonts w:cs="Arial"/>
                <w:sz w:val="16"/>
                <w:szCs w:val="16"/>
              </w:rPr>
            </w:pPr>
            <w:r>
              <w:rPr>
                <w:rFonts w:cs="Arial"/>
                <w:sz w:val="16"/>
                <w:szCs w:val="16"/>
              </w:rPr>
              <w:t>8</w:t>
            </w:r>
            <w:r w:rsidRPr="0076452C">
              <w:rPr>
                <w:rFonts w:cs="Arial"/>
                <w:sz w:val="16"/>
                <w:szCs w:val="16"/>
              </w:rPr>
              <w:t>0</w:t>
            </w:r>
          </w:p>
        </w:tc>
      </w:tr>
      <w:tr w:rsidR="00EB49F4" w:rsidRPr="00503CB0" w14:paraId="03EFA55B" w14:textId="77777777" w:rsidTr="00E84AEA">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5F84CCC4" w14:textId="43647CC9" w:rsidR="00EB49F4" w:rsidRDefault="00EB49F4" w:rsidP="00E84AEA">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4B05C3D" w14:textId="489C8016"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CF4C4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AD2704" w14:textId="7DB1E328" w:rsidR="00EB49F4" w:rsidRPr="00503CB0" w:rsidRDefault="00EB49F4" w:rsidP="00E84AEA">
            <w:pPr>
              <w:spacing w:before="75" w:after="75" w:line="240" w:lineRule="auto"/>
              <w:rPr>
                <w:rFonts w:cs="Arial"/>
                <w:sz w:val="16"/>
                <w:szCs w:val="16"/>
              </w:rPr>
            </w:pPr>
            <w:r w:rsidRPr="00503CB0">
              <w:rPr>
                <w:rFonts w:cs="Arial"/>
                <w:sz w:val="16"/>
                <w:szCs w:val="16"/>
              </w:rPr>
              <w:t>FILERD</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BE905C" w14:textId="77777777" w:rsidR="00EB49F4" w:rsidRPr="00503CB0" w:rsidRDefault="00EB49F4" w:rsidP="00E84AEA">
            <w:pPr>
              <w:spacing w:before="75" w:after="75" w:line="240" w:lineRule="auto"/>
              <w:jc w:val="right"/>
              <w:rPr>
                <w:rFonts w:cs="Arial"/>
                <w:sz w:val="16"/>
                <w:szCs w:val="16"/>
              </w:rPr>
            </w:pPr>
            <w:r w:rsidRPr="002878DD">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B4CCFA" w14:textId="1E2BC269" w:rsidR="00EB49F4" w:rsidRPr="00503CB0" w:rsidRDefault="00EB49F4" w:rsidP="00E84AEA">
            <w:pPr>
              <w:spacing w:before="75" w:after="75" w:line="240" w:lineRule="auto"/>
              <w:rPr>
                <w:rFonts w:cs="Arial"/>
                <w:sz w:val="16"/>
                <w:szCs w:val="16"/>
              </w:rPr>
            </w:pPr>
            <w:r w:rsidRPr="00503CB0">
              <w:rPr>
                <w:rFonts w:cs="Arial"/>
                <w:sz w:val="16"/>
                <w:szCs w:val="16"/>
              </w:rPr>
              <w:t>FILEGR</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284518" w14:textId="77777777" w:rsidR="00EB49F4" w:rsidRPr="00503CB0" w:rsidRDefault="00EB49F4" w:rsidP="00E84AEA">
            <w:pPr>
              <w:spacing w:before="75" w:after="75" w:line="240" w:lineRule="auto"/>
              <w:jc w:val="right"/>
              <w:rPr>
                <w:rFonts w:cs="Arial"/>
                <w:sz w:val="16"/>
                <w:szCs w:val="16"/>
              </w:rPr>
            </w:pPr>
            <w:r w:rsidRPr="0003247D">
              <w:rPr>
                <w:rFonts w:cs="Arial"/>
                <w:sz w:val="16"/>
                <w:szCs w:val="16"/>
              </w:rPr>
              <w:t>80</w:t>
            </w:r>
          </w:p>
        </w:tc>
      </w:tr>
      <w:tr w:rsidR="00EB49F4" w:rsidRPr="00503CB0" w14:paraId="01FA27C1" w14:textId="77777777" w:rsidTr="00E84AEA">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1BA73C4C" w14:textId="0B8DBF21" w:rsidR="00EB49F4" w:rsidRDefault="00EB49F4" w:rsidP="00E84AEA">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C0F7D6" w14:textId="73C49E05" w:rsidR="00EB49F4" w:rsidRPr="00503CB0" w:rsidRDefault="00EB49F4" w:rsidP="00E84AEA">
            <w:pPr>
              <w:spacing w:before="75" w:after="75" w:line="240" w:lineRule="auto"/>
              <w:rPr>
                <w:rFonts w:cs="Arial"/>
                <w:sz w:val="16"/>
                <w:szCs w:val="16"/>
              </w:rPr>
            </w:pPr>
            <w:r>
              <w:rPr>
                <w:rFonts w:cs="Arial"/>
                <w:sz w:val="16"/>
                <w:szCs w:val="16"/>
              </w:rPr>
              <w:t>FILE12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AF0D0D6"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88AAF1" w14:textId="33922A99" w:rsidR="00EB49F4" w:rsidRPr="00503CB0" w:rsidRDefault="00EB49F4" w:rsidP="00E84AEA">
            <w:pPr>
              <w:spacing w:before="75" w:after="75" w:line="240" w:lineRule="auto"/>
              <w:rPr>
                <w:rFonts w:cs="Arial"/>
                <w:sz w:val="16"/>
                <w:szCs w:val="16"/>
              </w:rPr>
            </w:pPr>
            <w:r w:rsidRPr="00503CB0">
              <w:rPr>
                <w:rFonts w:cs="Arial"/>
                <w:sz w:val="16"/>
                <w:szCs w:val="16"/>
              </w:rPr>
              <w:t>FILERD</w:t>
            </w: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D128325" w14:textId="77777777" w:rsidR="00EB49F4" w:rsidRDefault="00EB49F4" w:rsidP="00E84AEA">
            <w:pPr>
              <w:spacing w:before="75" w:after="75" w:line="240" w:lineRule="auto"/>
              <w:jc w:val="right"/>
              <w:rPr>
                <w:rFonts w:cs="Arial"/>
                <w:sz w:val="16"/>
                <w:szCs w:val="16"/>
              </w:rPr>
            </w:pPr>
            <w:r w:rsidRPr="002878DD">
              <w:rPr>
                <w:rFonts w:cs="Arial"/>
                <w:sz w:val="16"/>
                <w:szCs w:val="16"/>
              </w:rPr>
              <w:t>30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3DE0A2" w14:textId="62AF953A" w:rsidR="00EB49F4" w:rsidRPr="00503CB0" w:rsidRDefault="00EB49F4" w:rsidP="00E84AEA">
            <w:pPr>
              <w:spacing w:before="75" w:after="75" w:line="240" w:lineRule="auto"/>
              <w:rPr>
                <w:rFonts w:cs="Arial"/>
                <w:sz w:val="16"/>
                <w:szCs w:val="16"/>
              </w:rPr>
            </w:pPr>
            <w:r w:rsidRPr="00503CB0">
              <w:rPr>
                <w:rFonts w:cs="Arial"/>
                <w:sz w:val="16"/>
                <w:szCs w:val="16"/>
              </w:rPr>
              <w:t>FILEGR</w:t>
            </w: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DF778C" w14:textId="77777777" w:rsidR="00EB49F4" w:rsidRDefault="00EB49F4" w:rsidP="00E84AEA">
            <w:pPr>
              <w:spacing w:before="75" w:after="75" w:line="240" w:lineRule="auto"/>
              <w:jc w:val="right"/>
              <w:rPr>
                <w:rFonts w:cs="Arial"/>
                <w:sz w:val="16"/>
                <w:szCs w:val="16"/>
              </w:rPr>
            </w:pPr>
            <w:r w:rsidRPr="0003247D">
              <w:rPr>
                <w:rFonts w:cs="Arial"/>
                <w:sz w:val="16"/>
                <w:szCs w:val="16"/>
              </w:rPr>
              <w:t>80</w:t>
            </w:r>
          </w:p>
        </w:tc>
      </w:tr>
    </w:tbl>
    <w:p w14:paraId="74D3CE2F" w14:textId="77777777" w:rsidR="00EB49F4" w:rsidRPr="00503CB0" w:rsidRDefault="00EB49F4" w:rsidP="00EB49F4">
      <w:pPr>
        <w:spacing w:line="240" w:lineRule="auto"/>
        <w:rPr>
          <w:rFonts w:cs="Arial"/>
          <w:color w:val="000000"/>
          <w:sz w:val="14"/>
          <w:szCs w:val="14"/>
        </w:rPr>
      </w:pPr>
      <w:r w:rsidRPr="00503CB0">
        <w:rPr>
          <w:rFonts w:cs="Arial"/>
          <w:color w:val="000000"/>
          <w:sz w:val="14"/>
          <w:szCs w:val="14"/>
        </w:rPr>
        <w:t>PRM: 0=geen ingreep, 1=doseren, 2=blokkeren</w:t>
      </w:r>
    </w:p>
    <w:p w14:paraId="4B567C8C" w14:textId="67D03969" w:rsidR="00315306" w:rsidRDefault="00315306" w:rsidP="00315306">
      <w:pPr>
        <w:pStyle w:val="Kop2"/>
      </w:pPr>
      <w:bookmarkStart w:id="69" w:name="_Toc520218750"/>
      <w:r>
        <w:t>File stroomopwaarts</w:t>
      </w:r>
      <w:bookmarkEnd w:id="69"/>
    </w:p>
    <w:p w14:paraId="5418C166" w14:textId="77777777" w:rsidR="003B4D8D" w:rsidRDefault="00315306" w:rsidP="00315306">
      <w:r>
        <w:t xml:space="preserve">Alle </w:t>
      </w:r>
      <w:proofErr w:type="spellStart"/>
      <w:r>
        <w:t>filestroomopwaarts</w:t>
      </w:r>
      <w:proofErr w:type="spellEnd"/>
      <w:r>
        <w:t xml:space="preserve"> ingrepen zijn volgens de Vialis-standaard. </w:t>
      </w:r>
    </w:p>
    <w:p w14:paraId="778F0858" w14:textId="0B5EEF8E" w:rsidR="00315306" w:rsidRDefault="00315306" w:rsidP="00315306">
      <w:r>
        <w:lastRenderedPageBreak/>
        <w:t>Indien op filemeetpunt DF</w:t>
      </w:r>
      <w:r w:rsidR="00EB49F4">
        <w:t>68</w:t>
      </w:r>
      <w:r>
        <w:t>8 en/of DF</w:t>
      </w:r>
      <w:r w:rsidR="00EB49F4">
        <w:t xml:space="preserve">689 file (via PTP-koppeling K3031) </w:t>
      </w:r>
      <w:r>
        <w:t>is geconstateerd, dan wordt een file stroom</w:t>
      </w:r>
      <w:r w:rsidR="00C32351">
        <w:t>op</w:t>
      </w:r>
      <w:r>
        <w:t>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5F7F5BA3" w14:textId="77777777" w:rsidTr="00C3235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E1210EE" w14:textId="77777777" w:rsidR="00C32351" w:rsidRPr="00503CB0" w:rsidRDefault="00C32351" w:rsidP="000B5491">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6203D99" w14:textId="77777777" w:rsidR="00C32351" w:rsidRPr="00503CB0" w:rsidRDefault="00C32351" w:rsidP="000B5491">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DE7E6D5" w14:textId="77777777" w:rsidR="00C32351" w:rsidRPr="00503CB0" w:rsidRDefault="00C32351" w:rsidP="000B5491">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8F4177" w14:textId="77777777" w:rsidR="00C32351" w:rsidRPr="00503CB0" w:rsidRDefault="00C32351" w:rsidP="000B5491">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6CF1BAA" w14:textId="77777777" w:rsidR="00C32351" w:rsidRPr="00503CB0" w:rsidRDefault="00C32351" w:rsidP="000B5491">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26533C1" w14:textId="77777777" w:rsidR="00C32351" w:rsidRPr="00503CB0" w:rsidRDefault="00C32351" w:rsidP="000B5491">
            <w:pPr>
              <w:spacing w:before="75" w:after="75" w:line="240" w:lineRule="auto"/>
              <w:jc w:val="center"/>
              <w:rPr>
                <w:rFonts w:cs="Arial"/>
                <w:b/>
                <w:bCs/>
              </w:rPr>
            </w:pPr>
            <w:r w:rsidRPr="00503CB0">
              <w:rPr>
                <w:rFonts w:cs="Arial"/>
                <w:b/>
                <w:bCs/>
              </w:rPr>
              <w:t>grenswaarde bij file</w:t>
            </w:r>
          </w:p>
        </w:tc>
      </w:tr>
      <w:tr w:rsidR="00C32351" w:rsidRPr="00503CB0" w14:paraId="24B3E82C" w14:textId="77777777" w:rsidTr="00C3235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3EB64F7" w14:textId="77777777" w:rsidR="00C32351" w:rsidRPr="00503CB0" w:rsidRDefault="00C32351" w:rsidP="000B5491">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688D2F05" w14:textId="77777777" w:rsidR="00C32351" w:rsidRPr="00503CB0" w:rsidRDefault="00C32351"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B51C41D" w14:textId="77777777" w:rsidR="00C32351" w:rsidRPr="00503CB0" w:rsidRDefault="00C32351" w:rsidP="000B5491">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ADD3239" w14:textId="77777777" w:rsidR="00C32351" w:rsidRPr="00503CB0" w:rsidRDefault="00C32351" w:rsidP="000B5491">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C9C8E"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6EEA5A"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E212E6C"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9FEDA1F"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102BEE4" w14:textId="77777777" w:rsidR="00C32351" w:rsidRPr="00503CB0" w:rsidRDefault="00C32351"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161EC53" w14:textId="77777777" w:rsidR="00C32351" w:rsidRPr="00503CB0" w:rsidRDefault="00C32351"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EB49F4" w:rsidRPr="00503CB0" w14:paraId="39AAB114"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8B50A96" w14:textId="4854227C" w:rsidR="00EB49F4" w:rsidRPr="00503CB0" w:rsidRDefault="00EB49F4" w:rsidP="00E84AEA">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63CDCC" w14:textId="77777777" w:rsidR="00EB49F4" w:rsidRPr="00503CB0" w:rsidRDefault="00EB49F4"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3DAD285" w14:textId="2CD8C22B"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CCAEFC4" w14:textId="77777777" w:rsidR="00EB49F4" w:rsidRPr="00503CB0" w:rsidRDefault="00EB49F4"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05CF591" w14:textId="54670BCA"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9457A76" w14:textId="77777777" w:rsidR="00EB49F4" w:rsidRPr="00503CB0" w:rsidRDefault="00EB49F4"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978094F" w14:textId="349EF3E9"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D0A1310" w14:textId="77777777" w:rsidR="00EB49F4" w:rsidRPr="00503CB0" w:rsidRDefault="00EB49F4"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68A0DED" w14:textId="013E5E7A" w:rsidR="00EB49F4" w:rsidRPr="00503CB0" w:rsidRDefault="00EB49F4" w:rsidP="00E84AEA">
            <w:pPr>
              <w:spacing w:before="75" w:after="75" w:line="240" w:lineRule="auto"/>
              <w:rPr>
                <w:rFonts w:cs="Arial"/>
                <w:sz w:val="16"/>
                <w:szCs w:val="16"/>
              </w:rPr>
            </w:pPr>
            <w:r w:rsidRPr="00503CB0">
              <w:rPr>
                <w:rFonts w:cs="Arial"/>
                <w:sz w:val="16"/>
                <w:szCs w:val="16"/>
              </w:rPr>
              <w:t>FMIN</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9451105" w14:textId="3A5B4BC4" w:rsidR="00EB49F4" w:rsidRPr="00503CB0" w:rsidRDefault="00EB49F4" w:rsidP="00E84AE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C32351" w:rsidRPr="00503CB0" w14:paraId="3D2FADA6"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DEA66C" w14:textId="464C1784" w:rsidR="00C32351" w:rsidRPr="00503CB0" w:rsidRDefault="00C32351" w:rsidP="000B5491">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A33253"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CE5502" w14:textId="0C81D979" w:rsidR="00C32351" w:rsidRPr="00503CB0" w:rsidRDefault="00C32351" w:rsidP="000B5491">
            <w:pPr>
              <w:spacing w:before="75" w:after="75" w:line="240" w:lineRule="auto"/>
              <w:rPr>
                <w:rFonts w:cs="Arial"/>
                <w:sz w:val="16"/>
                <w:szCs w:val="16"/>
              </w:rPr>
            </w:pPr>
            <w:r w:rsidRPr="00503CB0">
              <w:rPr>
                <w:rFonts w:cs="Arial"/>
                <w:sz w:val="16"/>
                <w:szCs w:val="16"/>
              </w:rPr>
              <w:t>FILE</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A00E6B" w14:textId="77777777" w:rsidR="00C32351" w:rsidRPr="00503CB0" w:rsidRDefault="00C32351" w:rsidP="000B5491">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8561BA0" w14:textId="1953A607" w:rsidR="00C32351" w:rsidRPr="00503CB0" w:rsidRDefault="00C32351" w:rsidP="000B5491">
            <w:pPr>
              <w:spacing w:before="75" w:after="75" w:line="240" w:lineRule="auto"/>
              <w:rPr>
                <w:rFonts w:cs="Arial"/>
                <w:sz w:val="16"/>
                <w:szCs w:val="16"/>
              </w:rPr>
            </w:pPr>
            <w:r w:rsidRPr="00503CB0">
              <w:rPr>
                <w:rFonts w:cs="Arial"/>
                <w:sz w:val="16"/>
                <w:szCs w:val="16"/>
              </w:rPr>
              <w:t>FVERL</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A6EB386"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E9F2D2" w14:textId="50894334" w:rsidR="00C32351" w:rsidRPr="00503CB0" w:rsidRDefault="00C32351" w:rsidP="000B5491">
            <w:pPr>
              <w:spacing w:before="75" w:after="75" w:line="240" w:lineRule="auto"/>
              <w:rPr>
                <w:rFonts w:cs="Arial"/>
                <w:sz w:val="16"/>
                <w:szCs w:val="16"/>
              </w:rPr>
            </w:pPr>
            <w:r w:rsidRPr="00503CB0">
              <w:rPr>
                <w:rFonts w:cs="Arial"/>
                <w:sz w:val="16"/>
                <w:szCs w:val="16"/>
              </w:rPr>
              <w:t>FOPH</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1545A4" w14:textId="77777777" w:rsidR="00C32351" w:rsidRPr="00503CB0" w:rsidRDefault="00C32351" w:rsidP="000B5491">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1D9F62" w14:textId="2A1AB164" w:rsidR="00C32351" w:rsidRPr="00503CB0" w:rsidRDefault="00C32351" w:rsidP="000B5491">
            <w:pPr>
              <w:spacing w:before="75" w:after="75" w:line="240" w:lineRule="auto"/>
              <w:rPr>
                <w:rFonts w:cs="Arial"/>
                <w:sz w:val="16"/>
                <w:szCs w:val="16"/>
              </w:rPr>
            </w:pPr>
            <w:r w:rsidRPr="00503CB0">
              <w:rPr>
                <w:rFonts w:cs="Arial"/>
                <w:sz w:val="16"/>
                <w:szCs w:val="16"/>
              </w:rPr>
              <w:t>FMIN</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7867B8" w14:textId="6594D093" w:rsidR="00C32351" w:rsidRPr="00503CB0" w:rsidRDefault="00EB49F4" w:rsidP="000B5491">
            <w:pPr>
              <w:spacing w:before="75" w:after="75" w:line="240" w:lineRule="auto"/>
              <w:jc w:val="right"/>
              <w:rPr>
                <w:rFonts w:cs="Arial"/>
                <w:sz w:val="16"/>
                <w:szCs w:val="16"/>
              </w:rPr>
            </w:pPr>
            <w:r>
              <w:rPr>
                <w:rFonts w:cs="Arial"/>
                <w:sz w:val="16"/>
                <w:szCs w:val="16"/>
              </w:rPr>
              <w:t>10</w:t>
            </w:r>
            <w:r w:rsidR="00C32351" w:rsidRPr="00503CB0">
              <w:rPr>
                <w:rFonts w:cs="Arial"/>
                <w:sz w:val="16"/>
                <w:szCs w:val="16"/>
              </w:rPr>
              <w:t>0</w:t>
            </w:r>
          </w:p>
        </w:tc>
      </w:tr>
      <w:tr w:rsidR="00EB49F4" w:rsidRPr="00503CB0" w14:paraId="0B8EC347"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C743ED8" w14:textId="77777777" w:rsidR="00EB49F4" w:rsidRDefault="00EB49F4" w:rsidP="00E84AEA">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9BA8A8" w14:textId="77777777" w:rsidR="00EB49F4" w:rsidRPr="00503CB0" w:rsidRDefault="00EB49F4"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8A1F3BF" w14:textId="77777777"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10C18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5DC378B" w14:textId="77777777"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4BCCDA" w14:textId="77777777" w:rsidR="00EB49F4" w:rsidRPr="00503CB0" w:rsidRDefault="00EB49F4" w:rsidP="00E84AE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2FE9C9E" w14:textId="77777777"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CB0F92" w14:textId="77777777" w:rsidR="00EB49F4" w:rsidRPr="00503CB0" w:rsidRDefault="00EB49F4" w:rsidP="00E84AEA">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213A65" w14:textId="77777777" w:rsidR="00EB49F4" w:rsidRPr="00503CB0" w:rsidRDefault="00EB49F4" w:rsidP="00E84AEA">
            <w:pPr>
              <w:spacing w:before="75" w:after="75" w:line="240" w:lineRule="auto"/>
              <w:rPr>
                <w:rFonts w:cs="Arial"/>
                <w:sz w:val="16"/>
                <w:szCs w:val="16"/>
              </w:rPr>
            </w:pPr>
            <w:r w:rsidRPr="00503CB0">
              <w:rPr>
                <w:rFonts w:cs="Arial"/>
                <w:sz w:val="16"/>
                <w:szCs w:val="16"/>
              </w:rPr>
              <w:t>FMIN</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6C9ECD1" w14:textId="0952FDB7" w:rsidR="00EB49F4" w:rsidRPr="00503CB0" w:rsidRDefault="00EB49F4" w:rsidP="00E84AEA">
            <w:pPr>
              <w:spacing w:before="75" w:after="75" w:line="240" w:lineRule="auto"/>
              <w:jc w:val="right"/>
              <w:rPr>
                <w:rFonts w:cs="Arial"/>
                <w:sz w:val="16"/>
                <w:szCs w:val="16"/>
              </w:rPr>
            </w:pPr>
            <w:r>
              <w:rPr>
                <w:rFonts w:cs="Arial"/>
                <w:sz w:val="16"/>
                <w:szCs w:val="16"/>
              </w:rPr>
              <w:t>120</w:t>
            </w:r>
          </w:p>
        </w:tc>
      </w:tr>
      <w:tr w:rsidR="00EB49F4" w:rsidRPr="00503CB0" w14:paraId="6EBA15BE"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67DF9C" w14:textId="77777777" w:rsidR="00EB49F4" w:rsidRDefault="00EB49F4" w:rsidP="00E84AEA">
            <w:pPr>
              <w:spacing w:before="75" w:after="75" w:line="240" w:lineRule="auto"/>
              <w:rPr>
                <w:rFonts w:cs="Arial"/>
                <w:sz w:val="16"/>
                <w:szCs w:val="16"/>
              </w:rPr>
            </w:pPr>
            <w:r>
              <w:rPr>
                <w:rFonts w:cs="Arial"/>
                <w:sz w:val="16"/>
                <w:szCs w:val="16"/>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FA4CB9" w14:textId="77777777" w:rsidR="00EB49F4" w:rsidRPr="00503CB0" w:rsidRDefault="00EB49F4"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5E2229" w14:textId="77777777"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1002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F514746"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28341A" w14:textId="77777777"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1002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63A3F6" w14:textId="77777777" w:rsidR="00EB49F4" w:rsidRPr="00503CB0" w:rsidRDefault="00EB49F4" w:rsidP="00E84AE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295D807" w14:textId="77777777"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1002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98D5F35" w14:textId="77777777" w:rsidR="00EB49F4" w:rsidRPr="00503CB0" w:rsidRDefault="00EB49F4" w:rsidP="00E84AEA">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F8A45D9" w14:textId="77777777" w:rsidR="00EB49F4" w:rsidRPr="00503CB0" w:rsidRDefault="00EB49F4" w:rsidP="00E84AEA">
            <w:pPr>
              <w:spacing w:before="75" w:after="75" w:line="240" w:lineRule="auto"/>
              <w:rPr>
                <w:rFonts w:cs="Arial"/>
                <w:sz w:val="16"/>
                <w:szCs w:val="16"/>
              </w:rPr>
            </w:pPr>
            <w:r w:rsidRPr="00503CB0">
              <w:rPr>
                <w:rFonts w:cs="Arial"/>
                <w:sz w:val="16"/>
                <w:szCs w:val="16"/>
              </w:rPr>
              <w:t>FMIN</w:t>
            </w:r>
            <w:r>
              <w:rPr>
                <w:rFonts w:cs="Arial"/>
                <w:sz w:val="16"/>
                <w:szCs w:val="16"/>
              </w:rPr>
              <w:t>1002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6A68E9D" w14:textId="77777777" w:rsidR="00EB49F4" w:rsidRPr="00503CB0" w:rsidRDefault="00EB49F4" w:rsidP="00E84AEA">
            <w:pPr>
              <w:spacing w:before="75" w:after="75" w:line="240" w:lineRule="auto"/>
              <w:jc w:val="right"/>
              <w:rPr>
                <w:rFonts w:cs="Arial"/>
                <w:sz w:val="16"/>
                <w:szCs w:val="16"/>
              </w:rPr>
            </w:pPr>
            <w:r>
              <w:rPr>
                <w:rFonts w:cs="Arial"/>
                <w:sz w:val="16"/>
                <w:szCs w:val="16"/>
              </w:rPr>
              <w:t>100</w:t>
            </w:r>
          </w:p>
        </w:tc>
      </w:tr>
      <w:tr w:rsidR="00EB49F4" w:rsidRPr="00503CB0" w14:paraId="3AB439C2"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3E10BD6" w14:textId="215036E3" w:rsidR="00EB49F4" w:rsidRDefault="00EB49F4" w:rsidP="00E84AEA">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900DA6" w14:textId="77777777" w:rsidR="00EB49F4" w:rsidRPr="00503CB0" w:rsidRDefault="00EB49F4"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0686B5B" w14:textId="36698BD0"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0EB319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9D9414D" w14:textId="4C0E47D1"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AADC9F" w14:textId="77777777" w:rsidR="00EB49F4" w:rsidRPr="00503CB0" w:rsidRDefault="00EB49F4" w:rsidP="00E84AE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DE9BB3" w14:textId="2D77A136"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607F6FE" w14:textId="77777777" w:rsidR="00EB49F4" w:rsidRPr="00503CB0" w:rsidRDefault="00EB49F4" w:rsidP="00E84AEA">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9B6DBA" w14:textId="51CB6A54" w:rsidR="00EB49F4" w:rsidRPr="00503CB0" w:rsidRDefault="00EB49F4" w:rsidP="00E84AEA">
            <w:pPr>
              <w:spacing w:before="75" w:after="75" w:line="240" w:lineRule="auto"/>
              <w:rPr>
                <w:rFonts w:cs="Arial"/>
                <w:sz w:val="16"/>
                <w:szCs w:val="16"/>
              </w:rPr>
            </w:pPr>
            <w:r w:rsidRPr="00503CB0">
              <w:rPr>
                <w:rFonts w:cs="Arial"/>
                <w:sz w:val="16"/>
                <w:szCs w:val="16"/>
              </w:rPr>
              <w:t>FMIN</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7CD514A" w14:textId="77777777" w:rsidR="00EB49F4" w:rsidRPr="00503CB0" w:rsidRDefault="00EB49F4" w:rsidP="00E84AEA">
            <w:pPr>
              <w:spacing w:before="75" w:after="75" w:line="240" w:lineRule="auto"/>
              <w:jc w:val="right"/>
              <w:rPr>
                <w:rFonts w:cs="Arial"/>
                <w:sz w:val="16"/>
                <w:szCs w:val="16"/>
              </w:rPr>
            </w:pPr>
            <w:r>
              <w:rPr>
                <w:rFonts w:cs="Arial"/>
                <w:sz w:val="16"/>
                <w:szCs w:val="16"/>
              </w:rPr>
              <w:t>100</w:t>
            </w:r>
          </w:p>
        </w:tc>
      </w:tr>
      <w:tr w:rsidR="00C32351" w:rsidRPr="00503CB0" w14:paraId="37E026F1"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258ECC" w14:textId="49CB352C" w:rsidR="00C32351" w:rsidRDefault="00EB49F4" w:rsidP="000B5491">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E40B9D" w14:textId="77777777" w:rsidR="00C32351" w:rsidRPr="00503CB0" w:rsidRDefault="00C32351" w:rsidP="000B5491">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79E6845" w14:textId="2AD2B905" w:rsidR="00C32351" w:rsidRPr="00503CB0" w:rsidRDefault="00C32351" w:rsidP="000B5491">
            <w:pPr>
              <w:spacing w:before="75" w:after="75" w:line="240" w:lineRule="auto"/>
              <w:rPr>
                <w:rFonts w:cs="Arial"/>
                <w:sz w:val="16"/>
                <w:szCs w:val="16"/>
              </w:rPr>
            </w:pPr>
            <w:r w:rsidRPr="00503CB0">
              <w:rPr>
                <w:rFonts w:cs="Arial"/>
                <w:sz w:val="16"/>
                <w:szCs w:val="16"/>
              </w:rPr>
              <w:t>FILE</w:t>
            </w:r>
            <w:r w:rsidR="00EB49F4">
              <w:rPr>
                <w:rFonts w:cs="Arial"/>
                <w:sz w:val="16"/>
                <w:szCs w:val="16"/>
              </w:rPr>
              <w:t>12</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12D791" w14:textId="77777777" w:rsidR="00C32351" w:rsidRPr="00503CB0" w:rsidRDefault="00C32351" w:rsidP="000B549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4E48782" w14:textId="2ABB71A1" w:rsidR="00C32351" w:rsidRPr="00503CB0" w:rsidRDefault="00C32351" w:rsidP="000B5491">
            <w:pPr>
              <w:spacing w:before="75" w:after="75" w:line="240" w:lineRule="auto"/>
              <w:rPr>
                <w:rFonts w:cs="Arial"/>
                <w:sz w:val="16"/>
                <w:szCs w:val="16"/>
              </w:rPr>
            </w:pPr>
            <w:r w:rsidRPr="00503CB0">
              <w:rPr>
                <w:rFonts w:cs="Arial"/>
                <w:sz w:val="16"/>
                <w:szCs w:val="16"/>
              </w:rPr>
              <w:t>FVERL</w:t>
            </w:r>
            <w:r w:rsidR="00EB49F4">
              <w:rPr>
                <w:rFonts w:cs="Arial"/>
                <w:sz w:val="16"/>
                <w:szCs w:val="16"/>
              </w:rPr>
              <w:t>12</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E2F31B0" w14:textId="77777777" w:rsidR="00C32351" w:rsidRPr="00503CB0" w:rsidRDefault="00C32351" w:rsidP="000B5491">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9204E6" w14:textId="26AB2698" w:rsidR="00C32351" w:rsidRPr="00503CB0" w:rsidRDefault="00C32351" w:rsidP="000B5491">
            <w:pPr>
              <w:spacing w:before="75" w:after="75" w:line="240" w:lineRule="auto"/>
              <w:rPr>
                <w:rFonts w:cs="Arial"/>
                <w:sz w:val="16"/>
                <w:szCs w:val="16"/>
              </w:rPr>
            </w:pPr>
            <w:r w:rsidRPr="00503CB0">
              <w:rPr>
                <w:rFonts w:cs="Arial"/>
                <w:sz w:val="16"/>
                <w:szCs w:val="16"/>
              </w:rPr>
              <w:t>FOPH</w:t>
            </w:r>
            <w:r w:rsidR="00EB49F4">
              <w:rPr>
                <w:rFonts w:cs="Arial"/>
                <w:sz w:val="16"/>
                <w:szCs w:val="16"/>
              </w:rPr>
              <w:t>12</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D29930" w14:textId="77777777" w:rsidR="00C32351" w:rsidRPr="00503CB0" w:rsidRDefault="00C32351" w:rsidP="000B5491">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4B91AB" w14:textId="41C9A13B" w:rsidR="00C32351" w:rsidRPr="00503CB0" w:rsidRDefault="00C32351" w:rsidP="000B5491">
            <w:pPr>
              <w:spacing w:before="75" w:after="75" w:line="240" w:lineRule="auto"/>
              <w:rPr>
                <w:rFonts w:cs="Arial"/>
                <w:sz w:val="16"/>
                <w:szCs w:val="16"/>
              </w:rPr>
            </w:pPr>
            <w:r w:rsidRPr="00503CB0">
              <w:rPr>
                <w:rFonts w:cs="Arial"/>
                <w:sz w:val="16"/>
                <w:szCs w:val="16"/>
              </w:rPr>
              <w:t>FMIN</w:t>
            </w:r>
            <w:r w:rsidR="00EB49F4">
              <w:rPr>
                <w:rFonts w:cs="Arial"/>
                <w:sz w:val="16"/>
                <w:szCs w:val="16"/>
              </w:rPr>
              <w:t>12</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200EB0" w14:textId="63AE7590" w:rsidR="00C32351" w:rsidRPr="00503CB0" w:rsidRDefault="00C32351" w:rsidP="000B5491">
            <w:pPr>
              <w:spacing w:before="75" w:after="75" w:line="240" w:lineRule="auto"/>
              <w:jc w:val="right"/>
              <w:rPr>
                <w:rFonts w:cs="Arial"/>
                <w:sz w:val="16"/>
                <w:szCs w:val="16"/>
              </w:rPr>
            </w:pPr>
            <w:r>
              <w:rPr>
                <w:rFonts w:cs="Arial"/>
                <w:sz w:val="16"/>
                <w:szCs w:val="16"/>
              </w:rPr>
              <w:t>100</w:t>
            </w:r>
          </w:p>
        </w:tc>
      </w:tr>
      <w:tr w:rsidR="00EB49F4" w:rsidRPr="00503CB0" w14:paraId="1AFDF5CF"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74F5C51" w14:textId="6AF5B9E3" w:rsidR="00EB49F4" w:rsidRDefault="00EB49F4" w:rsidP="00E84AEA">
            <w:pPr>
              <w:spacing w:before="75" w:after="75" w:line="240" w:lineRule="auto"/>
              <w:rPr>
                <w:rFonts w:cs="Arial"/>
                <w:sz w:val="16"/>
                <w:szCs w:val="16"/>
              </w:rPr>
            </w:pPr>
            <w:r>
              <w:rPr>
                <w:rFonts w:cs="Arial"/>
                <w:sz w:val="16"/>
                <w:szCs w:val="16"/>
              </w:rPr>
              <w:t>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9581C4" w14:textId="77777777" w:rsidR="00EB49F4" w:rsidRPr="00503CB0" w:rsidRDefault="00EB49F4"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4A01D3D" w14:textId="3F6DFCF1"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8E694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68B004" w14:textId="191CECF3"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0102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355548" w14:textId="77777777" w:rsidR="00EB49F4" w:rsidRPr="00503CB0" w:rsidRDefault="00EB49F4"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B157E1A" w14:textId="5D276455"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0102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938834"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DD2E26" w14:textId="77777777" w:rsidR="00EB49F4" w:rsidRPr="00503CB0" w:rsidRDefault="00EB49F4" w:rsidP="00E84AEA">
            <w:pPr>
              <w:spacing w:before="75" w:after="75" w:line="240" w:lineRule="auto"/>
              <w:rPr>
                <w:rFonts w:cs="Arial"/>
                <w:sz w:val="16"/>
                <w:szCs w:val="16"/>
              </w:rPr>
            </w:pPr>
            <w:r w:rsidRPr="00503CB0">
              <w:rPr>
                <w:rFonts w:cs="Arial"/>
                <w:sz w:val="16"/>
                <w:szCs w:val="16"/>
              </w:rPr>
              <w:t>FMAX</w:t>
            </w:r>
            <w:r>
              <w:rPr>
                <w:rFonts w:cs="Arial"/>
                <w:sz w:val="16"/>
                <w:szCs w:val="16"/>
              </w:rPr>
              <w:t>0102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403A00"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r w:rsidR="00EB49F4" w:rsidRPr="00503CB0" w14:paraId="0F9B9A9F"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CBB794" w14:textId="77777777" w:rsidR="00EB49F4" w:rsidRDefault="00EB49F4" w:rsidP="00E84AEA">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4E7723" w14:textId="77777777" w:rsidR="00EB49F4" w:rsidRPr="00503CB0" w:rsidRDefault="00EB49F4"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A3D79C4" w14:textId="77777777" w:rsidR="00EB49F4" w:rsidRPr="00503CB0" w:rsidRDefault="00EB49F4" w:rsidP="00E84AEA">
            <w:pPr>
              <w:spacing w:before="75" w:after="75" w:line="240" w:lineRule="auto"/>
              <w:rPr>
                <w:rFonts w:cs="Arial"/>
                <w:sz w:val="16"/>
                <w:szCs w:val="16"/>
              </w:rPr>
            </w:pPr>
            <w:r w:rsidRPr="00503CB0">
              <w:rPr>
                <w:rFonts w:cs="Arial"/>
                <w:sz w:val="16"/>
                <w:szCs w:val="16"/>
              </w:rPr>
              <w:t>FILE</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753E60" w14:textId="77777777" w:rsidR="00EB49F4" w:rsidRPr="00503CB0" w:rsidRDefault="00EB49F4"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E6D179" w14:textId="77777777" w:rsidR="00EB49F4" w:rsidRPr="00503CB0" w:rsidRDefault="00EB49F4" w:rsidP="00E84AEA">
            <w:pPr>
              <w:spacing w:before="75" w:after="75" w:line="240" w:lineRule="auto"/>
              <w:rPr>
                <w:rFonts w:cs="Arial"/>
                <w:sz w:val="16"/>
                <w:szCs w:val="16"/>
              </w:rPr>
            </w:pPr>
            <w:r w:rsidRPr="00503CB0">
              <w:rPr>
                <w:rFonts w:cs="Arial"/>
                <w:sz w:val="16"/>
                <w:szCs w:val="16"/>
              </w:rPr>
              <w:t>FOPH</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8FEFEAD" w14:textId="77777777" w:rsidR="00EB49F4" w:rsidRPr="00503CB0" w:rsidRDefault="00EB49F4"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97D0605" w14:textId="77777777" w:rsidR="00EB49F4" w:rsidRPr="00503CB0" w:rsidRDefault="00EB49F4" w:rsidP="00E84AEA">
            <w:pPr>
              <w:spacing w:before="75" w:after="75" w:line="240" w:lineRule="auto"/>
              <w:rPr>
                <w:rFonts w:cs="Arial"/>
                <w:sz w:val="16"/>
                <w:szCs w:val="16"/>
              </w:rPr>
            </w:pPr>
            <w:r w:rsidRPr="00503CB0">
              <w:rPr>
                <w:rFonts w:cs="Arial"/>
                <w:sz w:val="16"/>
                <w:szCs w:val="16"/>
              </w:rPr>
              <w:t>FVERL</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5CB91E" w14:textId="77777777" w:rsidR="00EB49F4" w:rsidRPr="00503CB0" w:rsidRDefault="00EB49F4"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36A2CA" w14:textId="2BD9FB55" w:rsidR="00EB49F4" w:rsidRPr="00503CB0" w:rsidRDefault="00EB49F4" w:rsidP="00E84AEA">
            <w:pPr>
              <w:spacing w:before="75" w:after="75" w:line="240" w:lineRule="auto"/>
              <w:rPr>
                <w:rFonts w:cs="Arial"/>
                <w:sz w:val="16"/>
                <w:szCs w:val="16"/>
              </w:rPr>
            </w:pPr>
            <w:r w:rsidRPr="00503CB0">
              <w:rPr>
                <w:rFonts w:cs="Arial"/>
                <w:sz w:val="16"/>
                <w:szCs w:val="16"/>
              </w:rPr>
              <w:t>FMAX</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71018FF" w14:textId="470B73C8" w:rsidR="00EB49F4" w:rsidRPr="00503CB0" w:rsidRDefault="00EB49F4" w:rsidP="00E84AEA">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r w:rsidR="00C32351" w:rsidRPr="00503CB0" w14:paraId="4D5C48C0"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E375C8" w14:textId="66B63D93" w:rsidR="00C32351" w:rsidRDefault="00EB49F4" w:rsidP="000B5491">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2A300F" w14:textId="77777777" w:rsidR="00C32351" w:rsidRPr="00503CB0" w:rsidRDefault="00C32351" w:rsidP="000B5491">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8274FC" w14:textId="006DE1BC" w:rsidR="00C32351" w:rsidRPr="00503CB0" w:rsidRDefault="00C32351" w:rsidP="000B5491">
            <w:pPr>
              <w:spacing w:before="75" w:after="75" w:line="240" w:lineRule="auto"/>
              <w:rPr>
                <w:rFonts w:cs="Arial"/>
                <w:sz w:val="16"/>
                <w:szCs w:val="16"/>
              </w:rPr>
            </w:pPr>
            <w:r w:rsidRPr="00503CB0">
              <w:rPr>
                <w:rFonts w:cs="Arial"/>
                <w:sz w:val="16"/>
                <w:szCs w:val="16"/>
              </w:rPr>
              <w:t>FILE</w:t>
            </w:r>
            <w:r w:rsidR="00EB49F4">
              <w:rPr>
                <w:rFonts w:cs="Arial"/>
                <w:sz w:val="16"/>
                <w:szCs w:val="16"/>
              </w:rPr>
              <w:t>03</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CEB09A" w14:textId="77777777" w:rsidR="00C32351" w:rsidRPr="00503CB0" w:rsidRDefault="00C32351" w:rsidP="000B549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59E19B" w14:textId="6FF0D998" w:rsidR="00C32351" w:rsidRPr="00503CB0" w:rsidRDefault="00C32351" w:rsidP="000B5491">
            <w:pPr>
              <w:spacing w:before="75" w:after="75" w:line="240" w:lineRule="auto"/>
              <w:rPr>
                <w:rFonts w:cs="Arial"/>
                <w:sz w:val="16"/>
                <w:szCs w:val="16"/>
              </w:rPr>
            </w:pPr>
            <w:r w:rsidRPr="00503CB0">
              <w:rPr>
                <w:rFonts w:cs="Arial"/>
                <w:sz w:val="16"/>
                <w:szCs w:val="16"/>
              </w:rPr>
              <w:t>FOPH</w:t>
            </w:r>
            <w:r w:rsidR="00EB49F4">
              <w:rPr>
                <w:rFonts w:cs="Arial"/>
                <w:sz w:val="16"/>
                <w:szCs w:val="16"/>
              </w:rPr>
              <w:t>03</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30D319" w14:textId="77777777" w:rsidR="00C32351" w:rsidRPr="00503CB0" w:rsidRDefault="00C32351" w:rsidP="000B5491">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1F2D1D" w14:textId="5EFFB524" w:rsidR="00C32351" w:rsidRPr="00503CB0" w:rsidRDefault="00C32351" w:rsidP="000B5491">
            <w:pPr>
              <w:spacing w:before="75" w:after="75" w:line="240" w:lineRule="auto"/>
              <w:rPr>
                <w:rFonts w:cs="Arial"/>
                <w:sz w:val="16"/>
                <w:szCs w:val="16"/>
              </w:rPr>
            </w:pPr>
            <w:r w:rsidRPr="00503CB0">
              <w:rPr>
                <w:rFonts w:cs="Arial"/>
                <w:sz w:val="16"/>
                <w:szCs w:val="16"/>
              </w:rPr>
              <w:t>FVERL</w:t>
            </w:r>
            <w:r w:rsidR="00EB49F4">
              <w:rPr>
                <w:rFonts w:cs="Arial"/>
                <w:sz w:val="16"/>
                <w:szCs w:val="16"/>
              </w:rPr>
              <w:t>03</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01292DF"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399269E" w14:textId="0D18F4FC" w:rsidR="00C32351" w:rsidRPr="00503CB0" w:rsidRDefault="00C32351" w:rsidP="000B5491">
            <w:pPr>
              <w:spacing w:before="75" w:after="75" w:line="240" w:lineRule="auto"/>
              <w:rPr>
                <w:rFonts w:cs="Arial"/>
                <w:sz w:val="16"/>
                <w:szCs w:val="16"/>
              </w:rPr>
            </w:pPr>
            <w:r w:rsidRPr="00503CB0">
              <w:rPr>
                <w:rFonts w:cs="Arial"/>
                <w:sz w:val="16"/>
                <w:szCs w:val="16"/>
              </w:rPr>
              <w:t>FMAX</w:t>
            </w:r>
            <w:r w:rsidR="00EB49F4">
              <w:rPr>
                <w:rFonts w:cs="Arial"/>
                <w:sz w:val="16"/>
                <w:szCs w:val="16"/>
              </w:rPr>
              <w:t>03</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6B3851" w14:textId="77777777" w:rsidR="00C32351" w:rsidRPr="00503CB0" w:rsidRDefault="00C32351" w:rsidP="000B5491">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bl>
    <w:p w14:paraId="3A37539A" w14:textId="77777777" w:rsidR="00315306" w:rsidRPr="00315306" w:rsidRDefault="00315306" w:rsidP="00315306"/>
    <w:p w14:paraId="4DD6538D" w14:textId="688F2CBB" w:rsidR="00C32351" w:rsidRDefault="00C32351" w:rsidP="00C32351">
      <w:r>
        <w:t>Indien op filemeetpunt DF</w:t>
      </w:r>
      <w:r w:rsidR="007F6C10">
        <w:t>88</w:t>
      </w:r>
      <w:r>
        <w:t>7 en/of DF</w:t>
      </w:r>
      <w:r w:rsidR="007F6C10">
        <w:t>88</w:t>
      </w:r>
      <w:r>
        <w:t xml:space="preserve">8 </w:t>
      </w:r>
      <w:r w:rsidR="00DD60F1">
        <w:t>(via PTP-koppeling</w:t>
      </w:r>
      <w:r w:rsidR="007F6C10">
        <w:t xml:space="preserve"> van K3066</w:t>
      </w:r>
      <w:r w:rsidR="00DD60F1">
        <w:t xml:space="preserve">) </w:t>
      </w:r>
      <w:r>
        <w:t>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7F6C10" w:rsidRPr="00503CB0" w14:paraId="36CC4F27" w14:textId="77777777" w:rsidTr="00E84AEA">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6DCE7773" w14:textId="77777777" w:rsidR="007F6C10" w:rsidRPr="00503CB0" w:rsidRDefault="007F6C10" w:rsidP="00E84AEA">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C96659" w14:textId="77777777" w:rsidR="007F6C10" w:rsidRPr="00503CB0" w:rsidRDefault="007F6C10" w:rsidP="00E84AEA">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D6829A4" w14:textId="77777777" w:rsidR="007F6C10" w:rsidRPr="00503CB0" w:rsidRDefault="007F6C10" w:rsidP="00E84AEA">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0125319" w14:textId="77777777" w:rsidR="007F6C10" w:rsidRPr="00503CB0" w:rsidRDefault="007F6C10" w:rsidP="00E84AE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A0A8361" w14:textId="77777777" w:rsidR="007F6C10" w:rsidRPr="00503CB0" w:rsidRDefault="007F6C10" w:rsidP="00E84AEA">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05EFAE7" w14:textId="77777777" w:rsidR="007F6C10" w:rsidRPr="00503CB0" w:rsidRDefault="007F6C10" w:rsidP="00E84AEA">
            <w:pPr>
              <w:spacing w:before="75" w:after="75" w:line="240" w:lineRule="auto"/>
              <w:jc w:val="center"/>
              <w:rPr>
                <w:rFonts w:cs="Arial"/>
                <w:b/>
                <w:bCs/>
              </w:rPr>
            </w:pPr>
            <w:r w:rsidRPr="00503CB0">
              <w:rPr>
                <w:rFonts w:cs="Arial"/>
                <w:b/>
                <w:bCs/>
              </w:rPr>
              <w:t>grenswaarde bij file</w:t>
            </w:r>
          </w:p>
        </w:tc>
      </w:tr>
      <w:tr w:rsidR="007F6C10" w:rsidRPr="00503CB0" w14:paraId="715A0B1F" w14:textId="77777777" w:rsidTr="00E84AEA">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7055FD6" w14:textId="77777777" w:rsidR="007F6C10" w:rsidRPr="00503CB0" w:rsidRDefault="007F6C10" w:rsidP="00E84AEA">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043A7853" w14:textId="77777777" w:rsidR="007F6C10" w:rsidRPr="00503CB0" w:rsidRDefault="007F6C10" w:rsidP="00E84AEA">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226CAFD" w14:textId="77777777" w:rsidR="007F6C10" w:rsidRPr="00503CB0" w:rsidRDefault="007F6C10" w:rsidP="00E84AEA">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4626A6" w14:textId="77777777" w:rsidR="007F6C10" w:rsidRPr="00503CB0" w:rsidRDefault="007F6C10" w:rsidP="00E84AEA">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F4586DE"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953E751"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DBAC8"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F5378E0"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510AB6" w14:textId="77777777" w:rsidR="007F6C10" w:rsidRPr="00503CB0" w:rsidRDefault="007F6C10" w:rsidP="00E84AEA">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401499B8" w14:textId="77777777" w:rsidR="007F6C10" w:rsidRPr="00503CB0" w:rsidRDefault="007F6C10" w:rsidP="00E84AEA">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F6C10" w:rsidRPr="00503CB0" w14:paraId="113122F1"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D35152A" w14:textId="5E18C062" w:rsidR="007F6C10" w:rsidRPr="00503CB0" w:rsidRDefault="007F6C10" w:rsidP="00E84AEA">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79C1C0"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20AC641" w14:textId="2E7DE20F"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2648DD9" w14:textId="77777777" w:rsidR="007F6C10" w:rsidRPr="00503CB0" w:rsidRDefault="007F6C10"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A27653" w14:textId="2F16B9CA"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1A24CB6"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A65A494" w14:textId="2627C77E"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867A007"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A72FED0" w14:textId="76FB2D8F"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A65C56" w14:textId="7F04A1AA" w:rsidR="007F6C10" w:rsidRPr="00503CB0" w:rsidRDefault="007F6C10" w:rsidP="00E84AEA">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7F6C10" w:rsidRPr="00503CB0" w14:paraId="1A056D0C"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A2DFC33" w14:textId="72448EA1" w:rsidR="007F6C10" w:rsidRPr="00503CB0" w:rsidRDefault="007F6C10" w:rsidP="00E84AEA">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31092C"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1398BE4" w14:textId="1AA08677"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7B8786E" w14:textId="77777777" w:rsidR="007F6C10" w:rsidRPr="00503CB0" w:rsidRDefault="007F6C10"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AF0DC31" w14:textId="32C37115"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53C2189"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EDF6787" w14:textId="419B4C71"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B9368F4"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2E3A58" w14:textId="3FEC02CB"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5813CC7" w14:textId="77777777" w:rsidR="007F6C10" w:rsidRPr="00503CB0" w:rsidRDefault="007F6C10" w:rsidP="00E84AE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6C10" w:rsidRPr="00503CB0" w14:paraId="70C065CC"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669A657" w14:textId="77777777" w:rsidR="007F6C10" w:rsidRPr="00503CB0" w:rsidRDefault="007F6C10" w:rsidP="00E84AEA">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E1F17AB"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DBE093" w14:textId="5D2795F3"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433EFF" w14:textId="77777777" w:rsidR="007F6C10" w:rsidRPr="00503CB0" w:rsidRDefault="007F6C10"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5D47D14" w14:textId="03DCF922"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CF23D6"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9E8BBB" w14:textId="2D546A49"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963473F"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0B10C36" w14:textId="43F0EC38"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2E42AB" w14:textId="77777777" w:rsidR="007F6C10" w:rsidRPr="00503CB0" w:rsidRDefault="007F6C10" w:rsidP="00E84AE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6C10" w:rsidRPr="00503CB0" w14:paraId="4FE82310"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00E2E7C" w14:textId="77777777" w:rsidR="007F6C10" w:rsidRPr="00503CB0" w:rsidRDefault="007F6C10" w:rsidP="00E84AEA">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B1A09C3"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0F558F5" w14:textId="05A869F6"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F625DB0" w14:textId="77777777" w:rsidR="007F6C10" w:rsidRPr="00503CB0" w:rsidRDefault="007F6C10" w:rsidP="00E84AE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B0E2A1" w14:textId="41104DB7"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BF33571"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C56331A" w14:textId="4FC5D70D"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1F33A72" w14:textId="77777777" w:rsidR="007F6C10" w:rsidRPr="00503CB0" w:rsidRDefault="007F6C10" w:rsidP="00E84AEA">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B16049F" w14:textId="6F19AFE4"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6BC4678" w14:textId="77777777" w:rsidR="007F6C10" w:rsidRPr="00503CB0" w:rsidRDefault="007F6C10" w:rsidP="00E84AE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6C10" w:rsidRPr="00503CB0" w14:paraId="3B3FF194"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4DA10F4" w14:textId="77777777" w:rsidR="007F6C10" w:rsidRDefault="007F6C10" w:rsidP="00E84AEA">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CC923B4"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6B79AC" w14:textId="6583F300"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2787B0"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8D3A5C" w14:textId="7F812A26"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04C9F1" w14:textId="77777777" w:rsidR="007F6C10" w:rsidRPr="00503CB0" w:rsidRDefault="007F6C10" w:rsidP="00E84AE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C3F965" w14:textId="53F5CD99"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435F2C" w14:textId="77777777" w:rsidR="007F6C10" w:rsidRPr="00503CB0" w:rsidRDefault="007F6C10" w:rsidP="00E84AEA">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BA6FFC3" w14:textId="3F38E185"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0AEC172" w14:textId="77777777" w:rsidR="007F6C10" w:rsidRPr="00503CB0" w:rsidRDefault="007F6C10" w:rsidP="00E84AEA">
            <w:pPr>
              <w:spacing w:before="75" w:after="75" w:line="240" w:lineRule="auto"/>
              <w:jc w:val="right"/>
              <w:rPr>
                <w:rFonts w:cs="Arial"/>
                <w:sz w:val="16"/>
                <w:szCs w:val="16"/>
              </w:rPr>
            </w:pPr>
            <w:r>
              <w:rPr>
                <w:rFonts w:cs="Arial"/>
                <w:sz w:val="16"/>
                <w:szCs w:val="16"/>
              </w:rPr>
              <w:t>100</w:t>
            </w:r>
          </w:p>
        </w:tc>
      </w:tr>
      <w:tr w:rsidR="007F6C10" w:rsidRPr="00503CB0" w14:paraId="16FB069E"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239954" w14:textId="77777777" w:rsidR="007F6C10" w:rsidRDefault="007F6C10" w:rsidP="00E84AEA">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3BDE7D5" w14:textId="77777777" w:rsidR="007F6C10" w:rsidRPr="00503CB0" w:rsidRDefault="007F6C10" w:rsidP="00E84AE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773B8B0" w14:textId="57002332"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80F767"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79FFE7C" w14:textId="48B762B8"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FF2D39A" w14:textId="77777777" w:rsidR="007F6C10" w:rsidRPr="00503CB0" w:rsidRDefault="007F6C10" w:rsidP="00E84AEA">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ACC51E" w14:textId="17CEFAC8"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12C146" w14:textId="77777777" w:rsidR="007F6C10" w:rsidRPr="00503CB0" w:rsidRDefault="007F6C10" w:rsidP="00E84AEA">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68D8F2A" w14:textId="42E90EBD" w:rsidR="007F6C10" w:rsidRPr="00503CB0" w:rsidRDefault="007F6C10" w:rsidP="00E84AEA">
            <w:pPr>
              <w:spacing w:before="75" w:after="75" w:line="240" w:lineRule="auto"/>
              <w:rPr>
                <w:rFonts w:cs="Arial"/>
                <w:sz w:val="16"/>
                <w:szCs w:val="16"/>
              </w:rPr>
            </w:pPr>
            <w:r w:rsidRPr="00503CB0">
              <w:rPr>
                <w:rFonts w:cs="Arial"/>
                <w:sz w:val="16"/>
                <w:szCs w:val="16"/>
              </w:rPr>
              <w:t>FMIN</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BA3E76" w14:textId="77777777" w:rsidR="007F6C10" w:rsidRPr="00503CB0" w:rsidRDefault="007F6C10" w:rsidP="00E84AEA">
            <w:pPr>
              <w:spacing w:before="75" w:after="75" w:line="240" w:lineRule="auto"/>
              <w:jc w:val="right"/>
              <w:rPr>
                <w:rFonts w:cs="Arial"/>
                <w:sz w:val="16"/>
                <w:szCs w:val="16"/>
              </w:rPr>
            </w:pPr>
            <w:r>
              <w:rPr>
                <w:rFonts w:cs="Arial"/>
                <w:sz w:val="16"/>
                <w:szCs w:val="16"/>
              </w:rPr>
              <w:t>100</w:t>
            </w:r>
          </w:p>
        </w:tc>
      </w:tr>
      <w:tr w:rsidR="007F6C10" w:rsidRPr="00503CB0" w14:paraId="73F47B7C"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399565" w14:textId="0503A35F" w:rsidR="007F6C10" w:rsidRDefault="007F6C10" w:rsidP="00E84AEA">
            <w:pPr>
              <w:spacing w:before="75" w:after="75" w:line="240" w:lineRule="auto"/>
              <w:rPr>
                <w:rFonts w:cs="Arial"/>
                <w:sz w:val="16"/>
                <w:szCs w:val="16"/>
              </w:rPr>
            </w:pPr>
            <w:r>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250DCC" w14:textId="77777777" w:rsidR="007F6C10" w:rsidRPr="00503CB0" w:rsidRDefault="007F6C10"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8F173D" w14:textId="7DB47B97"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0708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37B479E"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B7744AC" w14:textId="6338F15F"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0708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992773D" w14:textId="77777777" w:rsidR="007F6C10" w:rsidRPr="00503CB0" w:rsidRDefault="007F6C10"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F549A2" w14:textId="3D38BE71"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0708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716A9F5" w14:textId="77777777" w:rsidR="007F6C10" w:rsidRPr="00503CB0" w:rsidRDefault="007F6C10"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83219A" w14:textId="16870965" w:rsidR="007F6C10" w:rsidRPr="00503CB0" w:rsidRDefault="007F6C10" w:rsidP="00E84AEA">
            <w:pPr>
              <w:spacing w:before="75" w:after="75" w:line="240" w:lineRule="auto"/>
              <w:rPr>
                <w:rFonts w:cs="Arial"/>
                <w:sz w:val="16"/>
                <w:szCs w:val="16"/>
              </w:rPr>
            </w:pPr>
            <w:r w:rsidRPr="00503CB0">
              <w:rPr>
                <w:rFonts w:cs="Arial"/>
                <w:sz w:val="16"/>
                <w:szCs w:val="16"/>
              </w:rPr>
              <w:t>FMAX</w:t>
            </w:r>
            <w:r>
              <w:rPr>
                <w:rFonts w:cs="Arial"/>
                <w:sz w:val="16"/>
                <w:szCs w:val="16"/>
              </w:rPr>
              <w:t>0708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0ACE5B1" w14:textId="77777777" w:rsidR="007F6C10" w:rsidRPr="00503CB0" w:rsidRDefault="007F6C10" w:rsidP="00E84AEA">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r w:rsidR="007F6C10" w:rsidRPr="00503CB0" w14:paraId="304A04F4"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5322921" w14:textId="5AF06BAB" w:rsidR="007F6C10" w:rsidRDefault="007F6C10" w:rsidP="00E84AEA">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608BCF" w14:textId="77777777" w:rsidR="007F6C10" w:rsidRPr="00503CB0" w:rsidRDefault="007F6C10"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2E08693" w14:textId="3308BF4E"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979157"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AF8B93" w14:textId="02A4ABA6"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8A5F7E" w14:textId="77777777" w:rsidR="007F6C10" w:rsidRPr="00503CB0" w:rsidRDefault="007F6C10"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7E3D7D" w14:textId="4388F2B9"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09C0A7" w14:textId="77777777" w:rsidR="007F6C10" w:rsidRPr="00503CB0" w:rsidRDefault="007F6C10"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306AC8" w14:textId="2CD6A426" w:rsidR="007F6C10" w:rsidRPr="00503CB0" w:rsidRDefault="007F6C10" w:rsidP="00E84AEA">
            <w:pPr>
              <w:spacing w:before="75" w:after="75" w:line="240" w:lineRule="auto"/>
              <w:rPr>
                <w:rFonts w:cs="Arial"/>
                <w:sz w:val="16"/>
                <w:szCs w:val="16"/>
              </w:rPr>
            </w:pPr>
            <w:r w:rsidRPr="00503CB0">
              <w:rPr>
                <w:rFonts w:cs="Arial"/>
                <w:sz w:val="16"/>
                <w:szCs w:val="16"/>
              </w:rPr>
              <w:t>FMAX</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7D69A0" w14:textId="77777777" w:rsidR="007F6C10" w:rsidRPr="00503CB0" w:rsidRDefault="007F6C10" w:rsidP="00E84AEA">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r w:rsidR="007F6C10" w:rsidRPr="00503CB0" w14:paraId="684F86D0" w14:textId="77777777" w:rsidTr="00E84AE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2ACD8B6" w14:textId="597433A5" w:rsidR="007F6C10" w:rsidRDefault="007F6C10" w:rsidP="00E84AEA">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029050" w14:textId="77777777" w:rsidR="007F6C10" w:rsidRPr="00503CB0" w:rsidRDefault="007F6C10" w:rsidP="00E84AEA">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6730DD" w14:textId="686D3336" w:rsidR="007F6C10" w:rsidRPr="00503CB0" w:rsidRDefault="007F6C10" w:rsidP="00E84AEA">
            <w:pPr>
              <w:spacing w:before="75" w:after="75" w:line="240" w:lineRule="auto"/>
              <w:rPr>
                <w:rFonts w:cs="Arial"/>
                <w:sz w:val="16"/>
                <w:szCs w:val="16"/>
              </w:rPr>
            </w:pPr>
            <w:r w:rsidRPr="00503CB0">
              <w:rPr>
                <w:rFonts w:cs="Arial"/>
                <w:sz w:val="16"/>
                <w:szCs w:val="16"/>
              </w:rPr>
              <w:t>FILE</w:t>
            </w:r>
            <w:r>
              <w:rPr>
                <w:rFonts w:cs="Arial"/>
                <w:sz w:val="16"/>
                <w:szCs w:val="16"/>
              </w:rPr>
              <w:t>0908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6CA8C64" w14:textId="77777777" w:rsidR="007F6C10" w:rsidRPr="00503CB0" w:rsidRDefault="007F6C10" w:rsidP="00E84AEA">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78A6B5" w14:textId="318A2301" w:rsidR="007F6C10" w:rsidRPr="00503CB0" w:rsidRDefault="007F6C10" w:rsidP="00E84AEA">
            <w:pPr>
              <w:spacing w:before="75" w:after="75" w:line="240" w:lineRule="auto"/>
              <w:rPr>
                <w:rFonts w:cs="Arial"/>
                <w:sz w:val="16"/>
                <w:szCs w:val="16"/>
              </w:rPr>
            </w:pPr>
            <w:r w:rsidRPr="00503CB0">
              <w:rPr>
                <w:rFonts w:cs="Arial"/>
                <w:sz w:val="16"/>
                <w:szCs w:val="16"/>
              </w:rPr>
              <w:t>FOPH</w:t>
            </w:r>
            <w:r>
              <w:rPr>
                <w:rFonts w:cs="Arial"/>
                <w:sz w:val="16"/>
                <w:szCs w:val="16"/>
              </w:rPr>
              <w:t>0908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6A02115" w14:textId="77777777" w:rsidR="007F6C10" w:rsidRPr="00503CB0" w:rsidRDefault="007F6C10" w:rsidP="00E84AEA">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821E65E" w14:textId="58B8B2FA" w:rsidR="007F6C10" w:rsidRPr="00503CB0" w:rsidRDefault="007F6C10" w:rsidP="00E84AEA">
            <w:pPr>
              <w:spacing w:before="75" w:after="75" w:line="240" w:lineRule="auto"/>
              <w:rPr>
                <w:rFonts w:cs="Arial"/>
                <w:sz w:val="16"/>
                <w:szCs w:val="16"/>
              </w:rPr>
            </w:pPr>
            <w:r w:rsidRPr="00503CB0">
              <w:rPr>
                <w:rFonts w:cs="Arial"/>
                <w:sz w:val="16"/>
                <w:szCs w:val="16"/>
              </w:rPr>
              <w:t>FVERL</w:t>
            </w:r>
            <w:r>
              <w:rPr>
                <w:rFonts w:cs="Arial"/>
                <w:sz w:val="16"/>
                <w:szCs w:val="16"/>
              </w:rPr>
              <w:t>0908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78F5F6A" w14:textId="77777777" w:rsidR="007F6C10" w:rsidRPr="00503CB0" w:rsidRDefault="007F6C10" w:rsidP="00E84AE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4C595A" w14:textId="4B1C04A1" w:rsidR="007F6C10" w:rsidRPr="00503CB0" w:rsidRDefault="007F6C10" w:rsidP="00E84AEA">
            <w:pPr>
              <w:spacing w:before="75" w:after="75" w:line="240" w:lineRule="auto"/>
              <w:rPr>
                <w:rFonts w:cs="Arial"/>
                <w:sz w:val="16"/>
                <w:szCs w:val="16"/>
              </w:rPr>
            </w:pPr>
            <w:r w:rsidRPr="00503CB0">
              <w:rPr>
                <w:rFonts w:cs="Arial"/>
                <w:sz w:val="16"/>
                <w:szCs w:val="16"/>
              </w:rPr>
              <w:t>FMAX</w:t>
            </w:r>
            <w:r>
              <w:rPr>
                <w:rFonts w:cs="Arial"/>
                <w:sz w:val="16"/>
                <w:szCs w:val="16"/>
              </w:rPr>
              <w:t>0908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0C7E21" w14:textId="2F390B95" w:rsidR="007F6C10" w:rsidRPr="00503CB0" w:rsidRDefault="007F6C10" w:rsidP="00E84AEA">
            <w:pPr>
              <w:spacing w:before="75" w:after="75" w:line="240" w:lineRule="auto"/>
              <w:jc w:val="right"/>
              <w:rPr>
                <w:rFonts w:cs="Arial"/>
                <w:sz w:val="16"/>
                <w:szCs w:val="16"/>
              </w:rPr>
            </w:pPr>
            <w:r>
              <w:rPr>
                <w:rFonts w:cs="Arial"/>
                <w:sz w:val="16"/>
                <w:szCs w:val="16"/>
              </w:rPr>
              <w:t>6</w:t>
            </w:r>
            <w:r w:rsidRPr="00503CB0">
              <w:rPr>
                <w:rFonts w:cs="Arial"/>
                <w:sz w:val="16"/>
                <w:szCs w:val="16"/>
              </w:rPr>
              <w:t>00</w:t>
            </w:r>
          </w:p>
        </w:tc>
      </w:tr>
    </w:tbl>
    <w:p w14:paraId="2CA95D4C" w14:textId="77777777" w:rsidR="00E46B11" w:rsidRDefault="00E46B11" w:rsidP="00E46B11">
      <w:pPr>
        <w:pStyle w:val="Kop2"/>
      </w:pPr>
      <w:bookmarkStart w:id="70" w:name="_Toc520218751"/>
      <w:proofErr w:type="spellStart"/>
      <w:r>
        <w:lastRenderedPageBreak/>
        <w:t>Fallback</w:t>
      </w:r>
      <w:proofErr w:type="spellEnd"/>
      <w:r>
        <w:t xml:space="preserve"> programma 2</w:t>
      </w:r>
      <w:bookmarkEnd w:id="70"/>
    </w:p>
    <w:p w14:paraId="786CEC38" w14:textId="77777777" w:rsidR="00E46B11" w:rsidRDefault="00E46B11" w:rsidP="00E46B11">
      <w:r>
        <w:t xml:space="preserve">In de </w:t>
      </w:r>
      <w:proofErr w:type="spellStart"/>
      <w:r>
        <w:t>iVRIbox</w:t>
      </w:r>
      <w:proofErr w:type="spellEnd"/>
      <w:r>
        <w:t xml:space="preserve"> komen twee programma’s:</w:t>
      </w:r>
    </w:p>
    <w:p w14:paraId="05AF28B8" w14:textId="77777777" w:rsidR="00E46B11" w:rsidRDefault="00E46B11" w:rsidP="00E46B11">
      <w:pPr>
        <w:pStyle w:val="Lijstalinea"/>
        <w:numPr>
          <w:ilvl w:val="0"/>
          <w:numId w:val="35"/>
        </w:numPr>
      </w:pPr>
      <w:r>
        <w:t>programma01; in deze pre-</w:t>
      </w:r>
      <w:proofErr w:type="spellStart"/>
      <w:r>
        <w:t>spec</w:t>
      </w:r>
      <w:proofErr w:type="spellEnd"/>
      <w:r>
        <w:t xml:space="preserve"> is uitgewerkt</w:t>
      </w:r>
    </w:p>
    <w:p w14:paraId="2BB9BE70" w14:textId="77777777" w:rsidR="00E46B11" w:rsidRDefault="00E46B11" w:rsidP="00E46B11">
      <w:pPr>
        <w:pStyle w:val="Lijstalinea"/>
        <w:numPr>
          <w:ilvl w:val="0"/>
          <w:numId w:val="35"/>
        </w:numPr>
      </w:pPr>
      <w:r>
        <w:t>programma02</w:t>
      </w:r>
    </w:p>
    <w:p w14:paraId="0FCB8CE2" w14:textId="77777777" w:rsidR="00E46B11" w:rsidRDefault="00E46B11" w:rsidP="00E46B11"/>
    <w:p w14:paraId="0EE86470" w14:textId="77777777" w:rsidR="00E46B11" w:rsidRDefault="00E46B11" w:rsidP="00E46B11">
      <w:r>
        <w:t>Programma 02 een noodprogramma dat in werking treedt als programma01 om wat voor reden dan ook niet meer regelt. Het is gelijk aan programma01, maar dan zonder:</w:t>
      </w:r>
    </w:p>
    <w:p w14:paraId="3E65BD10" w14:textId="77777777" w:rsidR="00D1085D" w:rsidRDefault="00D1085D" w:rsidP="00D1085D">
      <w:pPr>
        <w:pStyle w:val="Lijstalinea"/>
        <w:numPr>
          <w:ilvl w:val="0"/>
          <w:numId w:val="36"/>
        </w:numPr>
      </w:pPr>
      <w:r>
        <w:t>(</w:t>
      </w:r>
      <w:proofErr w:type="spellStart"/>
      <w:r>
        <w:t>prioriteits</w:t>
      </w:r>
      <w:proofErr w:type="spellEnd"/>
      <w:r>
        <w:t xml:space="preserve">)ingrepen </w:t>
      </w:r>
    </w:p>
    <w:p w14:paraId="6012ECC5" w14:textId="77777777" w:rsidR="00D1085D" w:rsidRDefault="00D1085D" w:rsidP="00D1085D">
      <w:pPr>
        <w:pStyle w:val="Lijstalinea"/>
        <w:numPr>
          <w:ilvl w:val="1"/>
          <w:numId w:val="36"/>
        </w:numPr>
      </w:pPr>
      <w:r>
        <w:t>HD</w:t>
      </w:r>
    </w:p>
    <w:p w14:paraId="5112393A" w14:textId="77777777" w:rsidR="00D1085D" w:rsidRDefault="00D1085D" w:rsidP="00D1085D">
      <w:pPr>
        <w:pStyle w:val="Lijstalinea"/>
        <w:numPr>
          <w:ilvl w:val="1"/>
          <w:numId w:val="36"/>
        </w:numPr>
      </w:pPr>
      <w:r>
        <w:t>OV</w:t>
      </w:r>
    </w:p>
    <w:p w14:paraId="432A42FB" w14:textId="77777777" w:rsidR="00D1085D" w:rsidRDefault="00D1085D" w:rsidP="00D1085D">
      <w:pPr>
        <w:pStyle w:val="Lijstalinea"/>
        <w:numPr>
          <w:ilvl w:val="1"/>
          <w:numId w:val="36"/>
        </w:numPr>
      </w:pPr>
      <w:r>
        <w:t>Heracles-</w:t>
      </w:r>
      <w:proofErr w:type="spellStart"/>
      <w:r>
        <w:t>prio</w:t>
      </w:r>
      <w:proofErr w:type="spellEnd"/>
    </w:p>
    <w:p w14:paraId="47587A04" w14:textId="77777777" w:rsidR="00D1085D" w:rsidRDefault="00D1085D" w:rsidP="00D1085D">
      <w:pPr>
        <w:pStyle w:val="Lijstalinea"/>
        <w:numPr>
          <w:ilvl w:val="1"/>
          <w:numId w:val="36"/>
        </w:numPr>
      </w:pPr>
      <w:r>
        <w:t>BRIK</w:t>
      </w:r>
    </w:p>
    <w:p w14:paraId="284DB556" w14:textId="77777777" w:rsidR="00D1085D" w:rsidRDefault="00D1085D" w:rsidP="00D1085D">
      <w:pPr>
        <w:pStyle w:val="Lijstalinea"/>
        <w:numPr>
          <w:ilvl w:val="1"/>
          <w:numId w:val="36"/>
        </w:numPr>
      </w:pPr>
      <w:r>
        <w:t>file stroomopwaarts</w:t>
      </w:r>
    </w:p>
    <w:p w14:paraId="48325B77" w14:textId="77777777" w:rsidR="00D1085D" w:rsidRDefault="00D1085D" w:rsidP="00D1085D">
      <w:pPr>
        <w:pStyle w:val="Lijstalinea"/>
        <w:numPr>
          <w:ilvl w:val="1"/>
          <w:numId w:val="36"/>
        </w:numPr>
      </w:pPr>
      <w:r>
        <w:t>file stroomafwaarts</w:t>
      </w:r>
    </w:p>
    <w:p w14:paraId="4EEBB90C" w14:textId="77777777" w:rsidR="00D1085D" w:rsidRDefault="00D1085D" w:rsidP="00D1085D">
      <w:pPr>
        <w:pStyle w:val="Lijstalinea"/>
        <w:numPr>
          <w:ilvl w:val="0"/>
          <w:numId w:val="36"/>
        </w:numPr>
      </w:pPr>
      <w:r>
        <w:t>aansturen/ontvangen parallelle koppelsignalen</w:t>
      </w:r>
    </w:p>
    <w:p w14:paraId="4426F2E0" w14:textId="77777777" w:rsidR="00D1085D" w:rsidRDefault="00D1085D" w:rsidP="00D1085D">
      <w:pPr>
        <w:pStyle w:val="Lijstalinea"/>
        <w:numPr>
          <w:ilvl w:val="0"/>
          <w:numId w:val="36"/>
        </w:numPr>
      </w:pPr>
      <w:r>
        <w:t>aansturen/ontvangen seriële (PTP) signalen</w:t>
      </w:r>
    </w:p>
    <w:p w14:paraId="25405C56" w14:textId="77777777" w:rsidR="00D1085D" w:rsidRPr="007469DE" w:rsidRDefault="00D1085D" w:rsidP="00D1085D">
      <w:pPr>
        <w:pStyle w:val="Lijstalinea"/>
        <w:numPr>
          <w:ilvl w:val="0"/>
          <w:numId w:val="36"/>
        </w:numPr>
      </w:pPr>
      <w:r>
        <w:t xml:space="preserve">sturen/ontvangen/verwerken van </w:t>
      </w:r>
      <w:proofErr w:type="spellStart"/>
      <w:r>
        <w:t>floating</w:t>
      </w:r>
      <w:proofErr w:type="spellEnd"/>
      <w:r>
        <w:t xml:space="preserve"> </w:t>
      </w:r>
      <w:proofErr w:type="spellStart"/>
      <w:r>
        <w:t>car</w:t>
      </w:r>
      <w:proofErr w:type="spellEnd"/>
      <w:r>
        <w:t xml:space="preserve"> data (</w:t>
      </w:r>
      <w:proofErr w:type="spellStart"/>
      <w:r>
        <w:t>fcd</w:t>
      </w:r>
      <w:proofErr w:type="spellEnd"/>
      <w:r>
        <w:t>)</w:t>
      </w:r>
    </w:p>
    <w:p w14:paraId="52DB0B2B" w14:textId="77777777" w:rsidR="00E46B11" w:rsidRPr="00E22377" w:rsidRDefault="00E46B11" w:rsidP="00E46B11">
      <w:r>
        <w:t xml:space="preserve">Ten overvloede, interne harde koppelingen, voetgangerskoppelingen en gelijk/voorstarts blijven uiteraard wel actief in programma02. </w:t>
      </w:r>
    </w:p>
    <w:p w14:paraId="03D9FA2F" w14:textId="6CF9A616" w:rsidR="000F2DD2" w:rsidRDefault="00777D6C" w:rsidP="00777D6C">
      <w:pPr>
        <w:pStyle w:val="Kop2"/>
      </w:pPr>
      <w:bookmarkStart w:id="71" w:name="_Toc520218752"/>
      <w:r>
        <w:t>Toptrac special Langzaam verkeer</w:t>
      </w:r>
      <w:bookmarkEnd w:id="71"/>
    </w:p>
    <w:p w14:paraId="40658CB5" w14:textId="3BB6FA0C" w:rsidR="00777D6C" w:rsidRPr="00777D6C" w:rsidRDefault="00777D6C" w:rsidP="00777D6C">
      <w:r>
        <w:t xml:space="preserve">Deze special is beschreven in hoofdstuk </w:t>
      </w:r>
      <w:r>
        <w:fldChar w:fldCharType="begin"/>
      </w:r>
      <w:r>
        <w:instrText xml:space="preserve"> REF _Ref520218702 \r \h </w:instrText>
      </w:r>
      <w:r>
        <w:fldChar w:fldCharType="separate"/>
      </w:r>
      <w:r>
        <w:t>2.5</w:t>
      </w:r>
      <w:r>
        <w:fldChar w:fldCharType="end"/>
      </w:r>
      <w:r>
        <w:t xml:space="preserve"> op pagina </w:t>
      </w:r>
      <w:r>
        <w:fldChar w:fldCharType="begin"/>
      </w:r>
      <w:r>
        <w:instrText xml:space="preserve"> PAGEREF _Ref520218702 \h </w:instrText>
      </w:r>
      <w:r>
        <w:fldChar w:fldCharType="separate"/>
      </w:r>
      <w:r>
        <w:rPr>
          <w:noProof/>
        </w:rPr>
        <w:t>6</w:t>
      </w:r>
      <w:r>
        <w:fldChar w:fldCharType="end"/>
      </w:r>
      <w:r>
        <w:t>.</w:t>
      </w:r>
      <w:bookmarkStart w:id="72" w:name="_GoBack"/>
      <w:bookmarkEnd w:id="72"/>
    </w:p>
    <w:sectPr w:rsidR="00777D6C" w:rsidRPr="00777D6C"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AC5B6" w14:textId="77777777" w:rsidR="00D30750" w:rsidRDefault="00D30750">
      <w:r>
        <w:separator/>
      </w:r>
    </w:p>
  </w:endnote>
  <w:endnote w:type="continuationSeparator" w:id="0">
    <w:p w14:paraId="4C3F09CE" w14:textId="77777777" w:rsidR="00D30750" w:rsidRDefault="00D3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2E107B" w14:paraId="1F74E08A" w14:textId="77777777" w:rsidTr="00332027">
      <w:tc>
        <w:tcPr>
          <w:tcW w:w="3768" w:type="dxa"/>
          <w:tcMar>
            <w:left w:w="0" w:type="dxa"/>
            <w:right w:w="0" w:type="dxa"/>
          </w:tcMar>
        </w:tcPr>
        <w:p w14:paraId="3F0AE15F" w14:textId="07D44F9E" w:rsidR="002E107B" w:rsidRPr="00864CD0" w:rsidRDefault="002E107B" w:rsidP="00332027">
          <w:pPr>
            <w:pStyle w:val="Footer1"/>
            <w:framePr w:w="3826" w:h="1281" w:hRule="exact" w:wrap="around" w:vAnchor="page" w:hAnchor="page" w:x="6736" w:y="15395" w:anchorLock="1"/>
            <w:jc w:val="right"/>
            <w:rPr>
              <w:color w:val="000000"/>
            </w:rPr>
          </w:pPr>
          <w:r>
            <w:rPr>
              <w:color w:val="000000"/>
            </w:rPr>
            <w:t>V</w:t>
          </w:r>
          <w:r w:rsidR="00D1085D">
            <w:rPr>
              <w:color w:val="000000"/>
            </w:rPr>
            <w:t>ersie 0.3</w:t>
          </w:r>
        </w:p>
      </w:tc>
    </w:tr>
    <w:tr w:rsidR="002E107B" w14:paraId="0B26BD4C" w14:textId="77777777" w:rsidTr="00332027">
      <w:tc>
        <w:tcPr>
          <w:tcW w:w="3768" w:type="dxa"/>
          <w:tcMar>
            <w:left w:w="0" w:type="dxa"/>
            <w:right w:w="0" w:type="dxa"/>
          </w:tcMar>
        </w:tcPr>
        <w:p w14:paraId="61D6DE9B" w14:textId="3249F4DF" w:rsidR="002E107B" w:rsidRPr="00864CD0" w:rsidRDefault="002E107B" w:rsidP="00332027">
          <w:pPr>
            <w:pStyle w:val="Footer1"/>
            <w:framePr w:w="3826" w:h="1281" w:hRule="exact" w:wrap="around" w:vAnchor="page" w:hAnchor="page" w:x="6736" w:y="15395" w:anchorLock="1"/>
            <w:jc w:val="right"/>
            <w:rPr>
              <w:color w:val="000000"/>
            </w:rPr>
          </w:pPr>
          <w:r>
            <w:rPr>
              <w:color w:val="000000"/>
            </w:rPr>
            <w:t>VRI ALM-3049</w:t>
          </w:r>
        </w:p>
      </w:tc>
    </w:tr>
    <w:tr w:rsidR="002E107B" w14:paraId="6692221E" w14:textId="77777777" w:rsidTr="00332027">
      <w:tc>
        <w:tcPr>
          <w:tcW w:w="3768" w:type="dxa"/>
          <w:tcMar>
            <w:left w:w="0" w:type="dxa"/>
            <w:right w:w="0" w:type="dxa"/>
          </w:tcMar>
        </w:tcPr>
        <w:p w14:paraId="6838D00B" w14:textId="77777777" w:rsidR="002E107B" w:rsidRDefault="002E107B" w:rsidP="00332027">
          <w:pPr>
            <w:pStyle w:val="Footer1"/>
            <w:framePr w:w="3826" w:h="1281" w:hRule="exact" w:wrap="around" w:vAnchor="page" w:hAnchor="page" w:x="6736" w:y="15395" w:anchorLock="1"/>
            <w:jc w:val="right"/>
            <w:rPr>
              <w:color w:val="000000"/>
            </w:rPr>
          </w:pPr>
          <w:r>
            <w:rPr>
              <w:color w:val="000000"/>
            </w:rPr>
            <w:t>Pre-specificatie</w:t>
          </w:r>
        </w:p>
      </w:tc>
    </w:tr>
    <w:tr w:rsidR="002E107B" w14:paraId="4DFAE738" w14:textId="77777777" w:rsidTr="00332027">
      <w:tc>
        <w:tcPr>
          <w:tcW w:w="3768" w:type="dxa"/>
          <w:tcMar>
            <w:left w:w="0" w:type="dxa"/>
            <w:right w:w="0" w:type="dxa"/>
          </w:tcMar>
        </w:tcPr>
        <w:p w14:paraId="0F33B6DD" w14:textId="2E83257B" w:rsidR="002E107B" w:rsidRPr="00385577" w:rsidRDefault="002E107B"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Pr>
              <w:noProof/>
            </w:rPr>
            <w:t>15</w:t>
          </w:r>
          <w:r>
            <w:rPr>
              <w:noProof/>
            </w:rPr>
            <w:fldChar w:fldCharType="end"/>
          </w:r>
          <w:r w:rsidRPr="00385577">
            <w:t xml:space="preserve"> </w:t>
          </w:r>
          <w:r w:rsidRPr="00864CD0">
            <w:rPr>
              <w:color w:val="000000"/>
            </w:rPr>
            <w:t>van</w:t>
          </w:r>
          <w:r w:rsidRPr="00385577">
            <w:t xml:space="preserve"> </w:t>
          </w:r>
          <w:r w:rsidR="00D30750">
            <w:fldChar w:fldCharType="begin"/>
          </w:r>
          <w:r w:rsidR="00D30750">
            <w:instrText xml:space="preserve"> NUMPAGES   \* MERGEFORMAT </w:instrText>
          </w:r>
          <w:r w:rsidR="00D30750">
            <w:fldChar w:fldCharType="separate"/>
          </w:r>
          <w:r>
            <w:rPr>
              <w:noProof/>
            </w:rPr>
            <w:t>15</w:t>
          </w:r>
          <w:r w:rsidR="00D30750">
            <w:rPr>
              <w:noProof/>
            </w:rPr>
            <w:fldChar w:fldCharType="end"/>
          </w:r>
        </w:p>
      </w:tc>
    </w:tr>
  </w:tbl>
  <w:p w14:paraId="2D852C42" w14:textId="77777777" w:rsidR="002E107B" w:rsidRDefault="002E107B" w:rsidP="00332027">
    <w:pPr>
      <w:framePr w:w="3826" w:h="1281" w:hRule="exact" w:wrap="around" w:vAnchor="page" w:hAnchor="page" w:x="6736" w:y="15395" w:anchorLock="1"/>
      <w:spacing w:before="60"/>
      <w:rPr>
        <w:sz w:val="16"/>
      </w:rPr>
    </w:pPr>
  </w:p>
  <w:p w14:paraId="68FF9C71" w14:textId="77777777" w:rsidR="002E107B" w:rsidRDefault="002E107B" w:rsidP="00D554E2">
    <w:r>
      <w:rPr>
        <w:noProof/>
      </w:rPr>
      <w:drawing>
        <wp:anchor distT="0" distB="0" distL="114300" distR="114300" simplePos="0" relativeHeight="251679744"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769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2E107B" w:rsidRPr="00FD5D0F" w:rsidRDefault="002E107B" w:rsidP="00FA7253">
    <w:pPr>
      <w:framePr w:w="5664" w:h="357" w:hRule="exact" w:hSpace="181" w:wrap="around" w:vAnchor="page" w:hAnchor="page" w:x="1730" w:y="16217" w:anchorLock="1"/>
      <w:shd w:val="solid" w:color="FFFFFF" w:fill="FFFFFF"/>
      <w:rPr>
        <w:sz w:val="14"/>
        <w:szCs w:val="14"/>
      </w:rPr>
    </w:pPr>
  </w:p>
  <w:p w14:paraId="13001E2C" w14:textId="77777777" w:rsidR="002E107B" w:rsidRDefault="002E107B"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3FDCD" w14:textId="77777777" w:rsidR="00D30750" w:rsidRDefault="00D30750">
      <w:r>
        <w:separator/>
      </w:r>
    </w:p>
  </w:footnote>
  <w:footnote w:type="continuationSeparator" w:id="0">
    <w:p w14:paraId="7D4766EA" w14:textId="77777777" w:rsidR="00D30750" w:rsidRDefault="00D3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2E107B" w:rsidRDefault="002E107B">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2E107B" w:rsidRDefault="002E107B">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2E107B" w:rsidRDefault="002E107B">
    <w:pPr>
      <w:pStyle w:val="Koptekst"/>
      <w:rPr>
        <w:noProof/>
      </w:rPr>
    </w:pPr>
  </w:p>
  <w:p w14:paraId="513450AE" w14:textId="77777777" w:rsidR="002E107B" w:rsidRDefault="002E107B">
    <w:pPr>
      <w:pStyle w:val="Koptekst"/>
      <w:rPr>
        <w:noProof/>
      </w:rPr>
    </w:pPr>
  </w:p>
  <w:p w14:paraId="5F08042B" w14:textId="77777777" w:rsidR="002E107B" w:rsidRDefault="002E107B">
    <w:pPr>
      <w:pStyle w:val="Koptekst"/>
      <w:rPr>
        <w:noProof/>
      </w:rPr>
    </w:pPr>
  </w:p>
  <w:p w14:paraId="5194C11C" w14:textId="77777777" w:rsidR="002E107B" w:rsidRDefault="002E107B">
    <w:pPr>
      <w:pStyle w:val="Koptekst"/>
      <w:rPr>
        <w:noProof/>
      </w:rPr>
    </w:pPr>
  </w:p>
  <w:p w14:paraId="52C120B1" w14:textId="77777777" w:rsidR="002E107B" w:rsidRDefault="002E107B">
    <w:pPr>
      <w:pStyle w:val="Koptekst"/>
      <w:rPr>
        <w:noProof/>
      </w:rPr>
    </w:pPr>
  </w:p>
  <w:p w14:paraId="5610181E" w14:textId="77777777" w:rsidR="002E107B" w:rsidRDefault="002E107B">
    <w:pPr>
      <w:pStyle w:val="Koptekst"/>
      <w:rPr>
        <w:noProof/>
      </w:rPr>
    </w:pPr>
  </w:p>
  <w:p w14:paraId="427A0D5E" w14:textId="77777777" w:rsidR="002E107B" w:rsidRDefault="002E107B">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2E107B" w:rsidRPr="00343320" w14:paraId="21125187" w14:textId="77777777" w:rsidTr="00C60C6E">
                            <w:trPr>
                              <w:trHeight w:val="220"/>
                            </w:trPr>
                            <w:tc>
                              <w:tcPr>
                                <w:tcW w:w="113" w:type="dxa"/>
                                <w:vAlign w:val="center"/>
                              </w:tcPr>
                              <w:p w14:paraId="7FE4CDDE" w14:textId="77777777" w:rsidR="002E107B" w:rsidRPr="00343320" w:rsidRDefault="002E107B" w:rsidP="00C60C6E">
                                <w:pPr>
                                  <w:rPr>
                                    <w:color w:val="4CA440"/>
                                    <w:sz w:val="14"/>
                                    <w:szCs w:val="14"/>
                                  </w:rPr>
                                </w:pPr>
                              </w:p>
                            </w:tc>
                            <w:tc>
                              <w:tcPr>
                                <w:tcW w:w="3402" w:type="dxa"/>
                                <w:vAlign w:val="center"/>
                              </w:tcPr>
                              <w:p w14:paraId="07BAB730" w14:textId="77777777" w:rsidR="002E107B" w:rsidRPr="00343320" w:rsidRDefault="002E107B" w:rsidP="00A72376">
                                <w:pPr>
                                  <w:rPr>
                                    <w:color w:val="004884"/>
                                    <w:sz w:val="14"/>
                                    <w:szCs w:val="14"/>
                                  </w:rPr>
                                </w:pPr>
                                <w:bookmarkStart w:id="0" w:name="bw_bedrijfsnaam"/>
                                <w:r>
                                  <w:rPr>
                                    <w:color w:val="004884"/>
                                    <w:sz w:val="14"/>
                                    <w:szCs w:val="14"/>
                                  </w:rPr>
                                  <w:t>Vialis bv</w:t>
                                </w:r>
                                <w:bookmarkEnd w:id="0"/>
                              </w:p>
                            </w:tc>
                          </w:tr>
                          <w:tr w:rsidR="002E107B" w:rsidRPr="00343320" w14:paraId="6319C43D" w14:textId="77777777" w:rsidTr="00C60C6E">
                            <w:trPr>
                              <w:trHeight w:val="220"/>
                            </w:trPr>
                            <w:tc>
                              <w:tcPr>
                                <w:tcW w:w="113" w:type="dxa"/>
                                <w:vAlign w:val="center"/>
                              </w:tcPr>
                              <w:p w14:paraId="56CE7E82" w14:textId="77777777" w:rsidR="002E107B" w:rsidRPr="00343320" w:rsidRDefault="002E107B" w:rsidP="00C60C6E">
                                <w:pPr>
                                  <w:rPr>
                                    <w:color w:val="4CA440"/>
                                    <w:sz w:val="14"/>
                                    <w:szCs w:val="14"/>
                                  </w:rPr>
                                </w:pPr>
                              </w:p>
                            </w:tc>
                            <w:tc>
                              <w:tcPr>
                                <w:tcW w:w="3402" w:type="dxa"/>
                                <w:vAlign w:val="center"/>
                              </w:tcPr>
                              <w:p w14:paraId="4AD83298" w14:textId="77777777" w:rsidR="002E107B" w:rsidRDefault="002E107B" w:rsidP="00A72376">
                                <w:pPr>
                                  <w:rPr>
                                    <w:color w:val="004884"/>
                                    <w:sz w:val="14"/>
                                    <w:szCs w:val="14"/>
                                  </w:rPr>
                                </w:pPr>
                                <w:bookmarkStart w:id="1" w:name="bw_businessunit"/>
                                <w:r>
                                  <w:rPr>
                                    <w:color w:val="004884"/>
                                    <w:sz w:val="14"/>
                                    <w:szCs w:val="14"/>
                                  </w:rPr>
                                  <w:t>Mobiliteit</w:t>
                                </w:r>
                                <w:bookmarkEnd w:id="1"/>
                              </w:p>
                            </w:tc>
                          </w:tr>
                          <w:tr w:rsidR="002E107B" w:rsidRPr="00343320" w14:paraId="48286A9A" w14:textId="77777777" w:rsidTr="00C60C6E">
                            <w:trPr>
                              <w:trHeight w:val="220"/>
                            </w:trPr>
                            <w:tc>
                              <w:tcPr>
                                <w:tcW w:w="3515" w:type="dxa"/>
                                <w:gridSpan w:val="2"/>
                                <w:vAlign w:val="center"/>
                              </w:tcPr>
                              <w:p w14:paraId="6E8A3BE3" w14:textId="77777777" w:rsidR="002E107B" w:rsidRPr="00343320" w:rsidRDefault="002E107B" w:rsidP="00C60C6E">
                                <w:pPr>
                                  <w:rPr>
                                    <w:b/>
                                    <w:color w:val="4CA440"/>
                                    <w:sz w:val="12"/>
                                    <w:szCs w:val="12"/>
                                  </w:rPr>
                                </w:pPr>
                                <w:r w:rsidRPr="00343320">
                                  <w:rPr>
                                    <w:b/>
                                    <w:color w:val="4CA440"/>
                                    <w:sz w:val="12"/>
                                    <w:szCs w:val="12"/>
                                  </w:rPr>
                                  <w:t>Bezoekadres</w:t>
                                </w:r>
                              </w:p>
                            </w:tc>
                          </w:tr>
                          <w:tr w:rsidR="002E107B" w:rsidRPr="00343320" w14:paraId="00C10131" w14:textId="77777777" w:rsidTr="00C60C6E">
                            <w:trPr>
                              <w:trHeight w:hRule="exact" w:val="221"/>
                            </w:trPr>
                            <w:tc>
                              <w:tcPr>
                                <w:tcW w:w="113" w:type="dxa"/>
                                <w:vMerge w:val="restart"/>
                                <w:vAlign w:val="center"/>
                              </w:tcPr>
                              <w:p w14:paraId="518E6897" w14:textId="77777777" w:rsidR="002E107B" w:rsidRPr="00343320" w:rsidRDefault="002E107B" w:rsidP="00C60C6E">
                                <w:pPr>
                                  <w:rPr>
                                    <w:color w:val="4CA440"/>
                                    <w:sz w:val="14"/>
                                    <w:szCs w:val="14"/>
                                  </w:rPr>
                                </w:pPr>
                              </w:p>
                            </w:tc>
                            <w:tc>
                              <w:tcPr>
                                <w:tcW w:w="3402" w:type="dxa"/>
                                <w:vAlign w:val="center"/>
                              </w:tcPr>
                              <w:p w14:paraId="5F4F501B" w14:textId="77777777" w:rsidR="002E107B" w:rsidRPr="00343320" w:rsidRDefault="002E107B" w:rsidP="00A72376">
                                <w:pPr>
                                  <w:rPr>
                                    <w:color w:val="004884"/>
                                    <w:sz w:val="14"/>
                                    <w:szCs w:val="14"/>
                                  </w:rPr>
                                </w:pPr>
                                <w:bookmarkStart w:id="2" w:name="bw_adres1a"/>
                                <w:r>
                                  <w:rPr>
                                    <w:color w:val="004884"/>
                                    <w:sz w:val="14"/>
                                    <w:szCs w:val="14"/>
                                  </w:rPr>
                                  <w:t>Loodsboot 15</w:t>
                                </w:r>
                                <w:bookmarkEnd w:id="2"/>
                              </w:p>
                            </w:tc>
                          </w:tr>
                          <w:tr w:rsidR="002E107B" w:rsidRPr="00343320" w14:paraId="55960292" w14:textId="77777777" w:rsidTr="00C60C6E">
                            <w:trPr>
                              <w:trHeight w:val="221"/>
                            </w:trPr>
                            <w:tc>
                              <w:tcPr>
                                <w:tcW w:w="113" w:type="dxa"/>
                                <w:vMerge/>
                                <w:vAlign w:val="center"/>
                              </w:tcPr>
                              <w:p w14:paraId="07575F10" w14:textId="77777777" w:rsidR="002E107B" w:rsidRPr="00343320" w:rsidRDefault="002E107B" w:rsidP="00C60C6E">
                                <w:pPr>
                                  <w:rPr>
                                    <w:color w:val="4CA440"/>
                                    <w:sz w:val="14"/>
                                    <w:szCs w:val="14"/>
                                  </w:rPr>
                                </w:pPr>
                              </w:p>
                            </w:tc>
                            <w:tc>
                              <w:tcPr>
                                <w:tcW w:w="3402" w:type="dxa"/>
                                <w:vAlign w:val="center"/>
                              </w:tcPr>
                              <w:p w14:paraId="3DE6AD60" w14:textId="77777777" w:rsidR="002E107B" w:rsidRPr="00343320" w:rsidRDefault="002E107B" w:rsidP="00A72376">
                                <w:pPr>
                                  <w:rPr>
                                    <w:color w:val="004884"/>
                                    <w:sz w:val="14"/>
                                    <w:szCs w:val="14"/>
                                  </w:rPr>
                                </w:pPr>
                                <w:bookmarkStart w:id="3" w:name="bw_adres1b"/>
                                <w:r>
                                  <w:rPr>
                                    <w:color w:val="004884"/>
                                    <w:sz w:val="14"/>
                                    <w:szCs w:val="14"/>
                                  </w:rPr>
                                  <w:t>3991 CJ Houten</w:t>
                                </w:r>
                                <w:bookmarkEnd w:id="3"/>
                              </w:p>
                            </w:tc>
                          </w:tr>
                          <w:tr w:rsidR="002E107B" w:rsidRPr="00343320" w14:paraId="0DF49590" w14:textId="77777777" w:rsidTr="00C60C6E">
                            <w:trPr>
                              <w:trHeight w:val="220"/>
                            </w:trPr>
                            <w:tc>
                              <w:tcPr>
                                <w:tcW w:w="3515" w:type="dxa"/>
                                <w:gridSpan w:val="2"/>
                                <w:vAlign w:val="center"/>
                              </w:tcPr>
                              <w:p w14:paraId="76ED7028" w14:textId="77777777" w:rsidR="002E107B" w:rsidRPr="00343320" w:rsidRDefault="002E107B" w:rsidP="00C60C6E">
                                <w:pPr>
                                  <w:rPr>
                                    <w:b/>
                                    <w:color w:val="4CA440"/>
                                    <w:sz w:val="12"/>
                                    <w:szCs w:val="12"/>
                                  </w:rPr>
                                </w:pPr>
                                <w:bookmarkStart w:id="4" w:name="bw_adres2_label"/>
                                <w:r w:rsidRPr="00343320">
                                  <w:rPr>
                                    <w:b/>
                                    <w:color w:val="4CA440"/>
                                    <w:sz w:val="12"/>
                                    <w:szCs w:val="12"/>
                                  </w:rPr>
                                  <w:t>Correspondentieadres</w:t>
                                </w:r>
                                <w:bookmarkEnd w:id="4"/>
                              </w:p>
                            </w:tc>
                          </w:tr>
                          <w:tr w:rsidR="002E107B" w:rsidRPr="00343320" w14:paraId="3388AB2F" w14:textId="77777777" w:rsidTr="00C60C6E">
                            <w:trPr>
                              <w:trHeight w:val="221"/>
                            </w:trPr>
                            <w:tc>
                              <w:tcPr>
                                <w:tcW w:w="113" w:type="dxa"/>
                                <w:vMerge w:val="restart"/>
                                <w:vAlign w:val="center"/>
                              </w:tcPr>
                              <w:p w14:paraId="7B1A5F7E" w14:textId="77777777" w:rsidR="002E107B" w:rsidRPr="00343320" w:rsidRDefault="002E107B" w:rsidP="00C60C6E">
                                <w:pPr>
                                  <w:rPr>
                                    <w:color w:val="4CA440"/>
                                    <w:sz w:val="14"/>
                                    <w:szCs w:val="14"/>
                                  </w:rPr>
                                </w:pPr>
                              </w:p>
                            </w:tc>
                            <w:tc>
                              <w:tcPr>
                                <w:tcW w:w="3402" w:type="dxa"/>
                                <w:vAlign w:val="center"/>
                              </w:tcPr>
                              <w:p w14:paraId="3DCE6F17" w14:textId="77777777" w:rsidR="002E107B" w:rsidRPr="00343320" w:rsidRDefault="002E107B" w:rsidP="00A72376">
                                <w:pPr>
                                  <w:rPr>
                                    <w:color w:val="004884"/>
                                    <w:sz w:val="14"/>
                                    <w:szCs w:val="14"/>
                                  </w:rPr>
                                </w:pPr>
                                <w:bookmarkStart w:id="5" w:name="bw_adres2a"/>
                                <w:r>
                                  <w:rPr>
                                    <w:color w:val="004884"/>
                                    <w:sz w:val="14"/>
                                    <w:szCs w:val="14"/>
                                  </w:rPr>
                                  <w:t>Postbus 184</w:t>
                                </w:r>
                                <w:bookmarkEnd w:id="5"/>
                              </w:p>
                            </w:tc>
                          </w:tr>
                          <w:tr w:rsidR="002E107B" w:rsidRPr="00343320" w14:paraId="321F8805" w14:textId="77777777" w:rsidTr="00C60C6E">
                            <w:trPr>
                              <w:trHeight w:val="221"/>
                            </w:trPr>
                            <w:tc>
                              <w:tcPr>
                                <w:tcW w:w="113" w:type="dxa"/>
                                <w:vMerge/>
                                <w:vAlign w:val="center"/>
                              </w:tcPr>
                              <w:p w14:paraId="1D1BFE25" w14:textId="77777777" w:rsidR="002E107B" w:rsidRPr="00343320" w:rsidRDefault="002E107B" w:rsidP="00C60C6E">
                                <w:pPr>
                                  <w:rPr>
                                    <w:color w:val="4CA440"/>
                                    <w:sz w:val="14"/>
                                    <w:szCs w:val="14"/>
                                  </w:rPr>
                                </w:pPr>
                              </w:p>
                            </w:tc>
                            <w:tc>
                              <w:tcPr>
                                <w:tcW w:w="3402" w:type="dxa"/>
                                <w:vAlign w:val="center"/>
                              </w:tcPr>
                              <w:p w14:paraId="55F1A3A3" w14:textId="77777777" w:rsidR="002E107B" w:rsidRPr="00343320" w:rsidRDefault="002E107B" w:rsidP="00A72376">
                                <w:pPr>
                                  <w:rPr>
                                    <w:color w:val="004884"/>
                                    <w:sz w:val="14"/>
                                    <w:szCs w:val="14"/>
                                  </w:rPr>
                                </w:pPr>
                                <w:bookmarkStart w:id="6" w:name="bw_adres2b"/>
                                <w:r>
                                  <w:rPr>
                                    <w:color w:val="004884"/>
                                    <w:sz w:val="14"/>
                                    <w:szCs w:val="14"/>
                                  </w:rPr>
                                  <w:t>3990 DD Houten</w:t>
                                </w:r>
                                <w:bookmarkEnd w:id="6"/>
                              </w:p>
                            </w:tc>
                          </w:tr>
                          <w:tr w:rsidR="002E107B" w:rsidRPr="00343320" w14:paraId="0DA5DF54" w14:textId="77777777" w:rsidTr="00C60C6E">
                            <w:trPr>
                              <w:trHeight w:val="220"/>
                            </w:trPr>
                            <w:tc>
                              <w:tcPr>
                                <w:tcW w:w="3515" w:type="dxa"/>
                                <w:gridSpan w:val="2"/>
                                <w:vAlign w:val="center"/>
                              </w:tcPr>
                              <w:p w14:paraId="7EB1FF8E" w14:textId="77777777" w:rsidR="002E107B" w:rsidRPr="00343320" w:rsidRDefault="002E107B" w:rsidP="00C60C6E">
                                <w:pPr>
                                  <w:rPr>
                                    <w:b/>
                                    <w:color w:val="4CA440"/>
                                    <w:sz w:val="12"/>
                                    <w:szCs w:val="12"/>
                                  </w:rPr>
                                </w:pPr>
                                <w:r w:rsidRPr="00343320">
                                  <w:rPr>
                                    <w:b/>
                                    <w:color w:val="4CA440"/>
                                    <w:sz w:val="12"/>
                                    <w:szCs w:val="12"/>
                                  </w:rPr>
                                  <w:t>Telefoon</w:t>
                                </w:r>
                              </w:p>
                            </w:tc>
                          </w:tr>
                          <w:tr w:rsidR="002E107B" w:rsidRPr="00343320" w14:paraId="1A47864E" w14:textId="77777777" w:rsidTr="00C60C6E">
                            <w:trPr>
                              <w:trHeight w:val="220"/>
                            </w:trPr>
                            <w:tc>
                              <w:tcPr>
                                <w:tcW w:w="113" w:type="dxa"/>
                                <w:vAlign w:val="center"/>
                              </w:tcPr>
                              <w:p w14:paraId="2F754CFE" w14:textId="77777777" w:rsidR="002E107B" w:rsidRPr="00343320" w:rsidRDefault="002E107B" w:rsidP="00C60C6E">
                                <w:pPr>
                                  <w:rPr>
                                    <w:color w:val="4CA440"/>
                                    <w:sz w:val="14"/>
                                    <w:szCs w:val="14"/>
                                  </w:rPr>
                                </w:pPr>
                              </w:p>
                            </w:tc>
                            <w:tc>
                              <w:tcPr>
                                <w:tcW w:w="3402" w:type="dxa"/>
                                <w:vAlign w:val="center"/>
                              </w:tcPr>
                              <w:p w14:paraId="42177DF2" w14:textId="77777777" w:rsidR="002E107B" w:rsidRPr="00343320" w:rsidRDefault="002E107B" w:rsidP="00A72376">
                                <w:pPr>
                                  <w:rPr>
                                    <w:color w:val="004884"/>
                                    <w:sz w:val="14"/>
                                    <w:szCs w:val="14"/>
                                  </w:rPr>
                                </w:pPr>
                                <w:bookmarkStart w:id="7" w:name="bw_adres3"/>
                                <w:r>
                                  <w:rPr>
                                    <w:color w:val="004884"/>
                                    <w:sz w:val="14"/>
                                    <w:szCs w:val="14"/>
                                  </w:rPr>
                                  <w:t>(030) 694 35 00</w:t>
                                </w:r>
                                <w:bookmarkEnd w:id="7"/>
                              </w:p>
                            </w:tc>
                          </w:tr>
                          <w:tr w:rsidR="002E107B" w:rsidRPr="00343320" w14:paraId="7FD25C10" w14:textId="77777777" w:rsidTr="00C60C6E">
                            <w:trPr>
                              <w:trHeight w:val="220"/>
                            </w:trPr>
                            <w:tc>
                              <w:tcPr>
                                <w:tcW w:w="3515" w:type="dxa"/>
                                <w:gridSpan w:val="2"/>
                                <w:vAlign w:val="center"/>
                              </w:tcPr>
                              <w:p w14:paraId="44F82C90" w14:textId="77777777" w:rsidR="002E107B" w:rsidRPr="00343320" w:rsidRDefault="002E107B" w:rsidP="00C60C6E">
                                <w:pPr>
                                  <w:rPr>
                                    <w:b/>
                                    <w:color w:val="4CA440"/>
                                    <w:sz w:val="12"/>
                                    <w:szCs w:val="12"/>
                                  </w:rPr>
                                </w:pPr>
                                <w:r w:rsidRPr="00343320">
                                  <w:rPr>
                                    <w:b/>
                                    <w:color w:val="4CA440"/>
                                    <w:sz w:val="12"/>
                                    <w:szCs w:val="12"/>
                                  </w:rPr>
                                  <w:t>Telefax</w:t>
                                </w:r>
                              </w:p>
                            </w:tc>
                          </w:tr>
                          <w:tr w:rsidR="002E107B" w:rsidRPr="00343320" w14:paraId="1E579FFC" w14:textId="77777777" w:rsidTr="00C60C6E">
                            <w:trPr>
                              <w:trHeight w:val="220"/>
                            </w:trPr>
                            <w:tc>
                              <w:tcPr>
                                <w:tcW w:w="113" w:type="dxa"/>
                                <w:vAlign w:val="center"/>
                              </w:tcPr>
                              <w:p w14:paraId="4422C427" w14:textId="77777777" w:rsidR="002E107B" w:rsidRPr="00343320" w:rsidRDefault="002E107B" w:rsidP="00C60C6E">
                                <w:pPr>
                                  <w:rPr>
                                    <w:color w:val="4CA440"/>
                                    <w:sz w:val="14"/>
                                    <w:szCs w:val="14"/>
                                  </w:rPr>
                                </w:pPr>
                              </w:p>
                            </w:tc>
                            <w:tc>
                              <w:tcPr>
                                <w:tcW w:w="3402" w:type="dxa"/>
                                <w:vAlign w:val="center"/>
                              </w:tcPr>
                              <w:p w14:paraId="04CBED34" w14:textId="77777777" w:rsidR="002E107B" w:rsidRPr="00343320" w:rsidRDefault="002E107B" w:rsidP="00A72376">
                                <w:pPr>
                                  <w:rPr>
                                    <w:color w:val="004884"/>
                                    <w:sz w:val="14"/>
                                    <w:szCs w:val="14"/>
                                  </w:rPr>
                                </w:pPr>
                                <w:bookmarkStart w:id="8" w:name="bw_adres4"/>
                                <w:r>
                                  <w:rPr>
                                    <w:color w:val="004884"/>
                                    <w:sz w:val="14"/>
                                    <w:szCs w:val="14"/>
                                  </w:rPr>
                                  <w:t>(030) 694 35 55</w:t>
                                </w:r>
                                <w:bookmarkEnd w:id="8"/>
                              </w:p>
                            </w:tc>
                          </w:tr>
                          <w:tr w:rsidR="002E107B" w:rsidRPr="00343320" w14:paraId="221E5D1B" w14:textId="77777777" w:rsidTr="00C60C6E">
                            <w:trPr>
                              <w:trHeight w:val="220"/>
                            </w:trPr>
                            <w:tc>
                              <w:tcPr>
                                <w:tcW w:w="3515" w:type="dxa"/>
                                <w:gridSpan w:val="2"/>
                                <w:vAlign w:val="center"/>
                              </w:tcPr>
                              <w:p w14:paraId="22A153F3" w14:textId="77777777" w:rsidR="002E107B" w:rsidRPr="00343320" w:rsidRDefault="002E107B" w:rsidP="00C60C6E">
                                <w:pPr>
                                  <w:rPr>
                                    <w:b/>
                                    <w:color w:val="4CA440"/>
                                    <w:sz w:val="12"/>
                                    <w:szCs w:val="12"/>
                                  </w:rPr>
                                </w:pPr>
                                <w:r w:rsidRPr="00343320">
                                  <w:rPr>
                                    <w:b/>
                                    <w:color w:val="4CA440"/>
                                    <w:sz w:val="12"/>
                                    <w:szCs w:val="12"/>
                                  </w:rPr>
                                  <w:t>E-mail</w:t>
                                </w:r>
                              </w:p>
                            </w:tc>
                          </w:tr>
                          <w:tr w:rsidR="002E107B" w:rsidRPr="00343320" w14:paraId="0D702D46" w14:textId="77777777" w:rsidTr="00C60C6E">
                            <w:trPr>
                              <w:trHeight w:val="220"/>
                            </w:trPr>
                            <w:tc>
                              <w:tcPr>
                                <w:tcW w:w="113" w:type="dxa"/>
                                <w:vAlign w:val="center"/>
                              </w:tcPr>
                              <w:p w14:paraId="01E6A7C2" w14:textId="77777777" w:rsidR="002E107B" w:rsidRPr="00343320" w:rsidRDefault="002E107B" w:rsidP="00C60C6E">
                                <w:pPr>
                                  <w:rPr>
                                    <w:color w:val="4CA440"/>
                                    <w:sz w:val="14"/>
                                    <w:szCs w:val="14"/>
                                  </w:rPr>
                                </w:pPr>
                              </w:p>
                            </w:tc>
                            <w:tc>
                              <w:tcPr>
                                <w:tcW w:w="3402" w:type="dxa"/>
                                <w:vAlign w:val="center"/>
                              </w:tcPr>
                              <w:p w14:paraId="08BE73E1" w14:textId="77777777" w:rsidR="002E107B" w:rsidRPr="00343320" w:rsidRDefault="002E107B" w:rsidP="00A72376">
                                <w:pPr>
                                  <w:rPr>
                                    <w:color w:val="004884"/>
                                    <w:sz w:val="14"/>
                                    <w:szCs w:val="14"/>
                                  </w:rPr>
                                </w:pPr>
                                <w:bookmarkStart w:id="9" w:name="bw_adres5"/>
                                <w:r>
                                  <w:rPr>
                                    <w:color w:val="004884"/>
                                    <w:sz w:val="14"/>
                                    <w:szCs w:val="14"/>
                                  </w:rPr>
                                  <w:t>info@vialis.nl</w:t>
                                </w:r>
                                <w:bookmarkEnd w:id="9"/>
                              </w:p>
                            </w:tc>
                          </w:tr>
                          <w:tr w:rsidR="002E107B" w:rsidRPr="00343320" w14:paraId="57526498" w14:textId="77777777" w:rsidTr="00C60C6E">
                            <w:trPr>
                              <w:trHeight w:val="220"/>
                            </w:trPr>
                            <w:tc>
                              <w:tcPr>
                                <w:tcW w:w="3515" w:type="dxa"/>
                                <w:gridSpan w:val="2"/>
                                <w:vAlign w:val="center"/>
                              </w:tcPr>
                              <w:p w14:paraId="2385992F" w14:textId="77777777" w:rsidR="002E107B" w:rsidRPr="00343320" w:rsidRDefault="002E107B" w:rsidP="00C60C6E">
                                <w:pPr>
                                  <w:rPr>
                                    <w:b/>
                                    <w:color w:val="4CA440"/>
                                    <w:sz w:val="12"/>
                                    <w:szCs w:val="12"/>
                                  </w:rPr>
                                </w:pPr>
                                <w:r w:rsidRPr="00343320">
                                  <w:rPr>
                                    <w:b/>
                                    <w:color w:val="4CA440"/>
                                    <w:sz w:val="12"/>
                                    <w:szCs w:val="12"/>
                                  </w:rPr>
                                  <w:t>Internet</w:t>
                                </w:r>
                              </w:p>
                            </w:tc>
                          </w:tr>
                          <w:tr w:rsidR="002E107B" w:rsidRPr="00343320" w14:paraId="0395DB8D" w14:textId="77777777" w:rsidTr="00C60C6E">
                            <w:trPr>
                              <w:trHeight w:val="220"/>
                            </w:trPr>
                            <w:tc>
                              <w:tcPr>
                                <w:tcW w:w="113" w:type="dxa"/>
                                <w:vAlign w:val="center"/>
                              </w:tcPr>
                              <w:p w14:paraId="0EEA0C7A" w14:textId="77777777" w:rsidR="002E107B" w:rsidRPr="00343320" w:rsidRDefault="002E107B" w:rsidP="00C60C6E">
                                <w:pPr>
                                  <w:rPr>
                                    <w:color w:val="4CA440"/>
                                    <w:sz w:val="14"/>
                                    <w:szCs w:val="14"/>
                                  </w:rPr>
                                </w:pPr>
                              </w:p>
                            </w:tc>
                            <w:tc>
                              <w:tcPr>
                                <w:tcW w:w="3402" w:type="dxa"/>
                                <w:vAlign w:val="center"/>
                              </w:tcPr>
                              <w:p w14:paraId="43ED59AB" w14:textId="77777777" w:rsidR="002E107B" w:rsidRPr="00343320" w:rsidRDefault="002E107B" w:rsidP="00A72376">
                                <w:pPr>
                                  <w:rPr>
                                    <w:color w:val="004884"/>
                                    <w:sz w:val="14"/>
                                    <w:szCs w:val="14"/>
                                  </w:rPr>
                                </w:pPr>
                                <w:bookmarkStart w:id="10" w:name="bw_adres6"/>
                                <w:r>
                                  <w:rPr>
                                    <w:color w:val="004884"/>
                                    <w:sz w:val="14"/>
                                    <w:szCs w:val="14"/>
                                  </w:rPr>
                                  <w:t>www.vialis.nl</w:t>
                                </w:r>
                                <w:bookmarkEnd w:id="10"/>
                              </w:p>
                            </w:tc>
                          </w:tr>
                          <w:tr w:rsidR="002E107B" w:rsidRPr="00343320" w14:paraId="38A11878" w14:textId="77777777" w:rsidTr="00C60C6E">
                            <w:trPr>
                              <w:trHeight w:val="220"/>
                            </w:trPr>
                            <w:tc>
                              <w:tcPr>
                                <w:tcW w:w="113" w:type="dxa"/>
                                <w:vAlign w:val="center"/>
                              </w:tcPr>
                              <w:p w14:paraId="27146F50" w14:textId="77777777" w:rsidR="002E107B" w:rsidRPr="00343320" w:rsidRDefault="002E107B" w:rsidP="00C60C6E">
                                <w:pPr>
                                  <w:rPr>
                                    <w:color w:val="4CA440"/>
                                  </w:rPr>
                                </w:pPr>
                              </w:p>
                            </w:tc>
                            <w:tc>
                              <w:tcPr>
                                <w:tcW w:w="3402" w:type="dxa"/>
                                <w:vAlign w:val="center"/>
                              </w:tcPr>
                              <w:p w14:paraId="55FF27A7" w14:textId="77777777" w:rsidR="002E107B" w:rsidRPr="00343320" w:rsidRDefault="002E107B" w:rsidP="00C60C6E">
                                <w:pPr>
                                  <w:rPr>
                                    <w:color w:val="4CA440"/>
                                    <w:sz w:val="16"/>
                                  </w:rPr>
                                </w:pPr>
                              </w:p>
                            </w:tc>
                          </w:tr>
                        </w:tbl>
                        <w:p w14:paraId="17349587" w14:textId="77777777" w:rsidR="002E107B" w:rsidRPr="00343320" w:rsidRDefault="002E107B"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2E107B" w:rsidRPr="00343320" w14:paraId="21125187" w14:textId="77777777" w:rsidTr="00C60C6E">
                      <w:trPr>
                        <w:trHeight w:val="220"/>
                      </w:trPr>
                      <w:tc>
                        <w:tcPr>
                          <w:tcW w:w="113" w:type="dxa"/>
                          <w:vAlign w:val="center"/>
                        </w:tcPr>
                        <w:p w14:paraId="7FE4CDDE" w14:textId="77777777" w:rsidR="002E107B" w:rsidRPr="00343320" w:rsidRDefault="002E107B" w:rsidP="00C60C6E">
                          <w:pPr>
                            <w:rPr>
                              <w:color w:val="4CA440"/>
                              <w:sz w:val="14"/>
                              <w:szCs w:val="14"/>
                            </w:rPr>
                          </w:pPr>
                        </w:p>
                      </w:tc>
                      <w:tc>
                        <w:tcPr>
                          <w:tcW w:w="3402" w:type="dxa"/>
                          <w:vAlign w:val="center"/>
                        </w:tcPr>
                        <w:p w14:paraId="07BAB730" w14:textId="77777777" w:rsidR="002E107B" w:rsidRPr="00343320" w:rsidRDefault="002E107B" w:rsidP="00A72376">
                          <w:pPr>
                            <w:rPr>
                              <w:color w:val="004884"/>
                              <w:sz w:val="14"/>
                              <w:szCs w:val="14"/>
                            </w:rPr>
                          </w:pPr>
                          <w:bookmarkStart w:id="11" w:name="bw_bedrijfsnaam"/>
                          <w:r>
                            <w:rPr>
                              <w:color w:val="004884"/>
                              <w:sz w:val="14"/>
                              <w:szCs w:val="14"/>
                            </w:rPr>
                            <w:t>Vialis bv</w:t>
                          </w:r>
                          <w:bookmarkEnd w:id="11"/>
                        </w:p>
                      </w:tc>
                    </w:tr>
                    <w:tr w:rsidR="002E107B" w:rsidRPr="00343320" w14:paraId="6319C43D" w14:textId="77777777" w:rsidTr="00C60C6E">
                      <w:trPr>
                        <w:trHeight w:val="220"/>
                      </w:trPr>
                      <w:tc>
                        <w:tcPr>
                          <w:tcW w:w="113" w:type="dxa"/>
                          <w:vAlign w:val="center"/>
                        </w:tcPr>
                        <w:p w14:paraId="56CE7E82" w14:textId="77777777" w:rsidR="002E107B" w:rsidRPr="00343320" w:rsidRDefault="002E107B" w:rsidP="00C60C6E">
                          <w:pPr>
                            <w:rPr>
                              <w:color w:val="4CA440"/>
                              <w:sz w:val="14"/>
                              <w:szCs w:val="14"/>
                            </w:rPr>
                          </w:pPr>
                        </w:p>
                      </w:tc>
                      <w:tc>
                        <w:tcPr>
                          <w:tcW w:w="3402" w:type="dxa"/>
                          <w:vAlign w:val="center"/>
                        </w:tcPr>
                        <w:p w14:paraId="4AD83298" w14:textId="77777777" w:rsidR="002E107B" w:rsidRDefault="002E107B" w:rsidP="00A72376">
                          <w:pPr>
                            <w:rPr>
                              <w:color w:val="004884"/>
                              <w:sz w:val="14"/>
                              <w:szCs w:val="14"/>
                            </w:rPr>
                          </w:pPr>
                          <w:bookmarkStart w:id="12" w:name="bw_businessunit"/>
                          <w:r>
                            <w:rPr>
                              <w:color w:val="004884"/>
                              <w:sz w:val="14"/>
                              <w:szCs w:val="14"/>
                            </w:rPr>
                            <w:t>Mobiliteit</w:t>
                          </w:r>
                          <w:bookmarkEnd w:id="12"/>
                        </w:p>
                      </w:tc>
                    </w:tr>
                    <w:tr w:rsidR="002E107B" w:rsidRPr="00343320" w14:paraId="48286A9A" w14:textId="77777777" w:rsidTr="00C60C6E">
                      <w:trPr>
                        <w:trHeight w:val="220"/>
                      </w:trPr>
                      <w:tc>
                        <w:tcPr>
                          <w:tcW w:w="3515" w:type="dxa"/>
                          <w:gridSpan w:val="2"/>
                          <w:vAlign w:val="center"/>
                        </w:tcPr>
                        <w:p w14:paraId="6E8A3BE3" w14:textId="77777777" w:rsidR="002E107B" w:rsidRPr="00343320" w:rsidRDefault="002E107B" w:rsidP="00C60C6E">
                          <w:pPr>
                            <w:rPr>
                              <w:b/>
                              <w:color w:val="4CA440"/>
                              <w:sz w:val="12"/>
                              <w:szCs w:val="12"/>
                            </w:rPr>
                          </w:pPr>
                          <w:r w:rsidRPr="00343320">
                            <w:rPr>
                              <w:b/>
                              <w:color w:val="4CA440"/>
                              <w:sz w:val="12"/>
                              <w:szCs w:val="12"/>
                            </w:rPr>
                            <w:t>Bezoekadres</w:t>
                          </w:r>
                        </w:p>
                      </w:tc>
                    </w:tr>
                    <w:tr w:rsidR="002E107B" w:rsidRPr="00343320" w14:paraId="00C10131" w14:textId="77777777" w:rsidTr="00C60C6E">
                      <w:trPr>
                        <w:trHeight w:hRule="exact" w:val="221"/>
                      </w:trPr>
                      <w:tc>
                        <w:tcPr>
                          <w:tcW w:w="113" w:type="dxa"/>
                          <w:vMerge w:val="restart"/>
                          <w:vAlign w:val="center"/>
                        </w:tcPr>
                        <w:p w14:paraId="518E6897" w14:textId="77777777" w:rsidR="002E107B" w:rsidRPr="00343320" w:rsidRDefault="002E107B" w:rsidP="00C60C6E">
                          <w:pPr>
                            <w:rPr>
                              <w:color w:val="4CA440"/>
                              <w:sz w:val="14"/>
                              <w:szCs w:val="14"/>
                            </w:rPr>
                          </w:pPr>
                        </w:p>
                      </w:tc>
                      <w:tc>
                        <w:tcPr>
                          <w:tcW w:w="3402" w:type="dxa"/>
                          <w:vAlign w:val="center"/>
                        </w:tcPr>
                        <w:p w14:paraId="5F4F501B" w14:textId="77777777" w:rsidR="002E107B" w:rsidRPr="00343320" w:rsidRDefault="002E107B" w:rsidP="00A72376">
                          <w:pPr>
                            <w:rPr>
                              <w:color w:val="004884"/>
                              <w:sz w:val="14"/>
                              <w:szCs w:val="14"/>
                            </w:rPr>
                          </w:pPr>
                          <w:bookmarkStart w:id="13" w:name="bw_adres1a"/>
                          <w:r>
                            <w:rPr>
                              <w:color w:val="004884"/>
                              <w:sz w:val="14"/>
                              <w:szCs w:val="14"/>
                            </w:rPr>
                            <w:t>Loodsboot 15</w:t>
                          </w:r>
                          <w:bookmarkEnd w:id="13"/>
                        </w:p>
                      </w:tc>
                    </w:tr>
                    <w:tr w:rsidR="002E107B" w:rsidRPr="00343320" w14:paraId="55960292" w14:textId="77777777" w:rsidTr="00C60C6E">
                      <w:trPr>
                        <w:trHeight w:val="221"/>
                      </w:trPr>
                      <w:tc>
                        <w:tcPr>
                          <w:tcW w:w="113" w:type="dxa"/>
                          <w:vMerge/>
                          <w:vAlign w:val="center"/>
                        </w:tcPr>
                        <w:p w14:paraId="07575F10" w14:textId="77777777" w:rsidR="002E107B" w:rsidRPr="00343320" w:rsidRDefault="002E107B" w:rsidP="00C60C6E">
                          <w:pPr>
                            <w:rPr>
                              <w:color w:val="4CA440"/>
                              <w:sz w:val="14"/>
                              <w:szCs w:val="14"/>
                            </w:rPr>
                          </w:pPr>
                        </w:p>
                      </w:tc>
                      <w:tc>
                        <w:tcPr>
                          <w:tcW w:w="3402" w:type="dxa"/>
                          <w:vAlign w:val="center"/>
                        </w:tcPr>
                        <w:p w14:paraId="3DE6AD60" w14:textId="77777777" w:rsidR="002E107B" w:rsidRPr="00343320" w:rsidRDefault="002E107B" w:rsidP="00A72376">
                          <w:pPr>
                            <w:rPr>
                              <w:color w:val="004884"/>
                              <w:sz w:val="14"/>
                              <w:szCs w:val="14"/>
                            </w:rPr>
                          </w:pPr>
                          <w:bookmarkStart w:id="14" w:name="bw_adres1b"/>
                          <w:r>
                            <w:rPr>
                              <w:color w:val="004884"/>
                              <w:sz w:val="14"/>
                              <w:szCs w:val="14"/>
                            </w:rPr>
                            <w:t>3991 CJ Houten</w:t>
                          </w:r>
                          <w:bookmarkEnd w:id="14"/>
                        </w:p>
                      </w:tc>
                    </w:tr>
                    <w:tr w:rsidR="002E107B" w:rsidRPr="00343320" w14:paraId="0DF49590" w14:textId="77777777" w:rsidTr="00C60C6E">
                      <w:trPr>
                        <w:trHeight w:val="220"/>
                      </w:trPr>
                      <w:tc>
                        <w:tcPr>
                          <w:tcW w:w="3515" w:type="dxa"/>
                          <w:gridSpan w:val="2"/>
                          <w:vAlign w:val="center"/>
                        </w:tcPr>
                        <w:p w14:paraId="76ED7028" w14:textId="77777777" w:rsidR="002E107B" w:rsidRPr="00343320" w:rsidRDefault="002E107B" w:rsidP="00C60C6E">
                          <w:pPr>
                            <w:rPr>
                              <w:b/>
                              <w:color w:val="4CA440"/>
                              <w:sz w:val="12"/>
                              <w:szCs w:val="12"/>
                            </w:rPr>
                          </w:pPr>
                          <w:bookmarkStart w:id="15" w:name="bw_adres2_label"/>
                          <w:r w:rsidRPr="00343320">
                            <w:rPr>
                              <w:b/>
                              <w:color w:val="4CA440"/>
                              <w:sz w:val="12"/>
                              <w:szCs w:val="12"/>
                            </w:rPr>
                            <w:t>Correspondentieadres</w:t>
                          </w:r>
                          <w:bookmarkEnd w:id="15"/>
                        </w:p>
                      </w:tc>
                    </w:tr>
                    <w:tr w:rsidR="002E107B" w:rsidRPr="00343320" w14:paraId="3388AB2F" w14:textId="77777777" w:rsidTr="00C60C6E">
                      <w:trPr>
                        <w:trHeight w:val="221"/>
                      </w:trPr>
                      <w:tc>
                        <w:tcPr>
                          <w:tcW w:w="113" w:type="dxa"/>
                          <w:vMerge w:val="restart"/>
                          <w:vAlign w:val="center"/>
                        </w:tcPr>
                        <w:p w14:paraId="7B1A5F7E" w14:textId="77777777" w:rsidR="002E107B" w:rsidRPr="00343320" w:rsidRDefault="002E107B" w:rsidP="00C60C6E">
                          <w:pPr>
                            <w:rPr>
                              <w:color w:val="4CA440"/>
                              <w:sz w:val="14"/>
                              <w:szCs w:val="14"/>
                            </w:rPr>
                          </w:pPr>
                        </w:p>
                      </w:tc>
                      <w:tc>
                        <w:tcPr>
                          <w:tcW w:w="3402" w:type="dxa"/>
                          <w:vAlign w:val="center"/>
                        </w:tcPr>
                        <w:p w14:paraId="3DCE6F17" w14:textId="77777777" w:rsidR="002E107B" w:rsidRPr="00343320" w:rsidRDefault="002E107B" w:rsidP="00A72376">
                          <w:pPr>
                            <w:rPr>
                              <w:color w:val="004884"/>
                              <w:sz w:val="14"/>
                              <w:szCs w:val="14"/>
                            </w:rPr>
                          </w:pPr>
                          <w:bookmarkStart w:id="16" w:name="bw_adres2a"/>
                          <w:r>
                            <w:rPr>
                              <w:color w:val="004884"/>
                              <w:sz w:val="14"/>
                              <w:szCs w:val="14"/>
                            </w:rPr>
                            <w:t>Postbus 184</w:t>
                          </w:r>
                          <w:bookmarkEnd w:id="16"/>
                        </w:p>
                      </w:tc>
                    </w:tr>
                    <w:tr w:rsidR="002E107B" w:rsidRPr="00343320" w14:paraId="321F8805" w14:textId="77777777" w:rsidTr="00C60C6E">
                      <w:trPr>
                        <w:trHeight w:val="221"/>
                      </w:trPr>
                      <w:tc>
                        <w:tcPr>
                          <w:tcW w:w="113" w:type="dxa"/>
                          <w:vMerge/>
                          <w:vAlign w:val="center"/>
                        </w:tcPr>
                        <w:p w14:paraId="1D1BFE25" w14:textId="77777777" w:rsidR="002E107B" w:rsidRPr="00343320" w:rsidRDefault="002E107B" w:rsidP="00C60C6E">
                          <w:pPr>
                            <w:rPr>
                              <w:color w:val="4CA440"/>
                              <w:sz w:val="14"/>
                              <w:szCs w:val="14"/>
                            </w:rPr>
                          </w:pPr>
                        </w:p>
                      </w:tc>
                      <w:tc>
                        <w:tcPr>
                          <w:tcW w:w="3402" w:type="dxa"/>
                          <w:vAlign w:val="center"/>
                        </w:tcPr>
                        <w:p w14:paraId="55F1A3A3" w14:textId="77777777" w:rsidR="002E107B" w:rsidRPr="00343320" w:rsidRDefault="002E107B" w:rsidP="00A72376">
                          <w:pPr>
                            <w:rPr>
                              <w:color w:val="004884"/>
                              <w:sz w:val="14"/>
                              <w:szCs w:val="14"/>
                            </w:rPr>
                          </w:pPr>
                          <w:bookmarkStart w:id="17" w:name="bw_adres2b"/>
                          <w:r>
                            <w:rPr>
                              <w:color w:val="004884"/>
                              <w:sz w:val="14"/>
                              <w:szCs w:val="14"/>
                            </w:rPr>
                            <w:t>3990 DD Houten</w:t>
                          </w:r>
                          <w:bookmarkEnd w:id="17"/>
                        </w:p>
                      </w:tc>
                    </w:tr>
                    <w:tr w:rsidR="002E107B" w:rsidRPr="00343320" w14:paraId="0DA5DF54" w14:textId="77777777" w:rsidTr="00C60C6E">
                      <w:trPr>
                        <w:trHeight w:val="220"/>
                      </w:trPr>
                      <w:tc>
                        <w:tcPr>
                          <w:tcW w:w="3515" w:type="dxa"/>
                          <w:gridSpan w:val="2"/>
                          <w:vAlign w:val="center"/>
                        </w:tcPr>
                        <w:p w14:paraId="7EB1FF8E" w14:textId="77777777" w:rsidR="002E107B" w:rsidRPr="00343320" w:rsidRDefault="002E107B" w:rsidP="00C60C6E">
                          <w:pPr>
                            <w:rPr>
                              <w:b/>
                              <w:color w:val="4CA440"/>
                              <w:sz w:val="12"/>
                              <w:szCs w:val="12"/>
                            </w:rPr>
                          </w:pPr>
                          <w:r w:rsidRPr="00343320">
                            <w:rPr>
                              <w:b/>
                              <w:color w:val="4CA440"/>
                              <w:sz w:val="12"/>
                              <w:szCs w:val="12"/>
                            </w:rPr>
                            <w:t>Telefoon</w:t>
                          </w:r>
                        </w:p>
                      </w:tc>
                    </w:tr>
                    <w:tr w:rsidR="002E107B" w:rsidRPr="00343320" w14:paraId="1A47864E" w14:textId="77777777" w:rsidTr="00C60C6E">
                      <w:trPr>
                        <w:trHeight w:val="220"/>
                      </w:trPr>
                      <w:tc>
                        <w:tcPr>
                          <w:tcW w:w="113" w:type="dxa"/>
                          <w:vAlign w:val="center"/>
                        </w:tcPr>
                        <w:p w14:paraId="2F754CFE" w14:textId="77777777" w:rsidR="002E107B" w:rsidRPr="00343320" w:rsidRDefault="002E107B" w:rsidP="00C60C6E">
                          <w:pPr>
                            <w:rPr>
                              <w:color w:val="4CA440"/>
                              <w:sz w:val="14"/>
                              <w:szCs w:val="14"/>
                            </w:rPr>
                          </w:pPr>
                        </w:p>
                      </w:tc>
                      <w:tc>
                        <w:tcPr>
                          <w:tcW w:w="3402" w:type="dxa"/>
                          <w:vAlign w:val="center"/>
                        </w:tcPr>
                        <w:p w14:paraId="42177DF2" w14:textId="77777777" w:rsidR="002E107B" w:rsidRPr="00343320" w:rsidRDefault="002E107B" w:rsidP="00A72376">
                          <w:pPr>
                            <w:rPr>
                              <w:color w:val="004884"/>
                              <w:sz w:val="14"/>
                              <w:szCs w:val="14"/>
                            </w:rPr>
                          </w:pPr>
                          <w:bookmarkStart w:id="18" w:name="bw_adres3"/>
                          <w:r>
                            <w:rPr>
                              <w:color w:val="004884"/>
                              <w:sz w:val="14"/>
                              <w:szCs w:val="14"/>
                            </w:rPr>
                            <w:t>(030) 694 35 00</w:t>
                          </w:r>
                          <w:bookmarkEnd w:id="18"/>
                        </w:p>
                      </w:tc>
                    </w:tr>
                    <w:tr w:rsidR="002E107B" w:rsidRPr="00343320" w14:paraId="7FD25C10" w14:textId="77777777" w:rsidTr="00C60C6E">
                      <w:trPr>
                        <w:trHeight w:val="220"/>
                      </w:trPr>
                      <w:tc>
                        <w:tcPr>
                          <w:tcW w:w="3515" w:type="dxa"/>
                          <w:gridSpan w:val="2"/>
                          <w:vAlign w:val="center"/>
                        </w:tcPr>
                        <w:p w14:paraId="44F82C90" w14:textId="77777777" w:rsidR="002E107B" w:rsidRPr="00343320" w:rsidRDefault="002E107B" w:rsidP="00C60C6E">
                          <w:pPr>
                            <w:rPr>
                              <w:b/>
                              <w:color w:val="4CA440"/>
                              <w:sz w:val="12"/>
                              <w:szCs w:val="12"/>
                            </w:rPr>
                          </w:pPr>
                          <w:r w:rsidRPr="00343320">
                            <w:rPr>
                              <w:b/>
                              <w:color w:val="4CA440"/>
                              <w:sz w:val="12"/>
                              <w:szCs w:val="12"/>
                            </w:rPr>
                            <w:t>Telefax</w:t>
                          </w:r>
                        </w:p>
                      </w:tc>
                    </w:tr>
                    <w:tr w:rsidR="002E107B" w:rsidRPr="00343320" w14:paraId="1E579FFC" w14:textId="77777777" w:rsidTr="00C60C6E">
                      <w:trPr>
                        <w:trHeight w:val="220"/>
                      </w:trPr>
                      <w:tc>
                        <w:tcPr>
                          <w:tcW w:w="113" w:type="dxa"/>
                          <w:vAlign w:val="center"/>
                        </w:tcPr>
                        <w:p w14:paraId="4422C427" w14:textId="77777777" w:rsidR="002E107B" w:rsidRPr="00343320" w:rsidRDefault="002E107B" w:rsidP="00C60C6E">
                          <w:pPr>
                            <w:rPr>
                              <w:color w:val="4CA440"/>
                              <w:sz w:val="14"/>
                              <w:szCs w:val="14"/>
                            </w:rPr>
                          </w:pPr>
                        </w:p>
                      </w:tc>
                      <w:tc>
                        <w:tcPr>
                          <w:tcW w:w="3402" w:type="dxa"/>
                          <w:vAlign w:val="center"/>
                        </w:tcPr>
                        <w:p w14:paraId="04CBED34" w14:textId="77777777" w:rsidR="002E107B" w:rsidRPr="00343320" w:rsidRDefault="002E107B" w:rsidP="00A72376">
                          <w:pPr>
                            <w:rPr>
                              <w:color w:val="004884"/>
                              <w:sz w:val="14"/>
                              <w:szCs w:val="14"/>
                            </w:rPr>
                          </w:pPr>
                          <w:bookmarkStart w:id="19" w:name="bw_adres4"/>
                          <w:r>
                            <w:rPr>
                              <w:color w:val="004884"/>
                              <w:sz w:val="14"/>
                              <w:szCs w:val="14"/>
                            </w:rPr>
                            <w:t>(030) 694 35 55</w:t>
                          </w:r>
                          <w:bookmarkEnd w:id="19"/>
                        </w:p>
                      </w:tc>
                    </w:tr>
                    <w:tr w:rsidR="002E107B" w:rsidRPr="00343320" w14:paraId="221E5D1B" w14:textId="77777777" w:rsidTr="00C60C6E">
                      <w:trPr>
                        <w:trHeight w:val="220"/>
                      </w:trPr>
                      <w:tc>
                        <w:tcPr>
                          <w:tcW w:w="3515" w:type="dxa"/>
                          <w:gridSpan w:val="2"/>
                          <w:vAlign w:val="center"/>
                        </w:tcPr>
                        <w:p w14:paraId="22A153F3" w14:textId="77777777" w:rsidR="002E107B" w:rsidRPr="00343320" w:rsidRDefault="002E107B" w:rsidP="00C60C6E">
                          <w:pPr>
                            <w:rPr>
                              <w:b/>
                              <w:color w:val="4CA440"/>
                              <w:sz w:val="12"/>
                              <w:szCs w:val="12"/>
                            </w:rPr>
                          </w:pPr>
                          <w:r w:rsidRPr="00343320">
                            <w:rPr>
                              <w:b/>
                              <w:color w:val="4CA440"/>
                              <w:sz w:val="12"/>
                              <w:szCs w:val="12"/>
                            </w:rPr>
                            <w:t>E-mail</w:t>
                          </w:r>
                        </w:p>
                      </w:tc>
                    </w:tr>
                    <w:tr w:rsidR="002E107B" w:rsidRPr="00343320" w14:paraId="0D702D46" w14:textId="77777777" w:rsidTr="00C60C6E">
                      <w:trPr>
                        <w:trHeight w:val="220"/>
                      </w:trPr>
                      <w:tc>
                        <w:tcPr>
                          <w:tcW w:w="113" w:type="dxa"/>
                          <w:vAlign w:val="center"/>
                        </w:tcPr>
                        <w:p w14:paraId="01E6A7C2" w14:textId="77777777" w:rsidR="002E107B" w:rsidRPr="00343320" w:rsidRDefault="002E107B" w:rsidP="00C60C6E">
                          <w:pPr>
                            <w:rPr>
                              <w:color w:val="4CA440"/>
                              <w:sz w:val="14"/>
                              <w:szCs w:val="14"/>
                            </w:rPr>
                          </w:pPr>
                        </w:p>
                      </w:tc>
                      <w:tc>
                        <w:tcPr>
                          <w:tcW w:w="3402" w:type="dxa"/>
                          <w:vAlign w:val="center"/>
                        </w:tcPr>
                        <w:p w14:paraId="08BE73E1" w14:textId="77777777" w:rsidR="002E107B" w:rsidRPr="00343320" w:rsidRDefault="002E107B" w:rsidP="00A72376">
                          <w:pPr>
                            <w:rPr>
                              <w:color w:val="004884"/>
                              <w:sz w:val="14"/>
                              <w:szCs w:val="14"/>
                            </w:rPr>
                          </w:pPr>
                          <w:bookmarkStart w:id="20" w:name="bw_adres5"/>
                          <w:r>
                            <w:rPr>
                              <w:color w:val="004884"/>
                              <w:sz w:val="14"/>
                              <w:szCs w:val="14"/>
                            </w:rPr>
                            <w:t>info@vialis.nl</w:t>
                          </w:r>
                          <w:bookmarkEnd w:id="20"/>
                        </w:p>
                      </w:tc>
                    </w:tr>
                    <w:tr w:rsidR="002E107B" w:rsidRPr="00343320" w14:paraId="57526498" w14:textId="77777777" w:rsidTr="00C60C6E">
                      <w:trPr>
                        <w:trHeight w:val="220"/>
                      </w:trPr>
                      <w:tc>
                        <w:tcPr>
                          <w:tcW w:w="3515" w:type="dxa"/>
                          <w:gridSpan w:val="2"/>
                          <w:vAlign w:val="center"/>
                        </w:tcPr>
                        <w:p w14:paraId="2385992F" w14:textId="77777777" w:rsidR="002E107B" w:rsidRPr="00343320" w:rsidRDefault="002E107B" w:rsidP="00C60C6E">
                          <w:pPr>
                            <w:rPr>
                              <w:b/>
                              <w:color w:val="4CA440"/>
                              <w:sz w:val="12"/>
                              <w:szCs w:val="12"/>
                            </w:rPr>
                          </w:pPr>
                          <w:r w:rsidRPr="00343320">
                            <w:rPr>
                              <w:b/>
                              <w:color w:val="4CA440"/>
                              <w:sz w:val="12"/>
                              <w:szCs w:val="12"/>
                            </w:rPr>
                            <w:t>Internet</w:t>
                          </w:r>
                        </w:p>
                      </w:tc>
                    </w:tr>
                    <w:tr w:rsidR="002E107B" w:rsidRPr="00343320" w14:paraId="0395DB8D" w14:textId="77777777" w:rsidTr="00C60C6E">
                      <w:trPr>
                        <w:trHeight w:val="220"/>
                      </w:trPr>
                      <w:tc>
                        <w:tcPr>
                          <w:tcW w:w="113" w:type="dxa"/>
                          <w:vAlign w:val="center"/>
                        </w:tcPr>
                        <w:p w14:paraId="0EEA0C7A" w14:textId="77777777" w:rsidR="002E107B" w:rsidRPr="00343320" w:rsidRDefault="002E107B" w:rsidP="00C60C6E">
                          <w:pPr>
                            <w:rPr>
                              <w:color w:val="4CA440"/>
                              <w:sz w:val="14"/>
                              <w:szCs w:val="14"/>
                            </w:rPr>
                          </w:pPr>
                        </w:p>
                      </w:tc>
                      <w:tc>
                        <w:tcPr>
                          <w:tcW w:w="3402" w:type="dxa"/>
                          <w:vAlign w:val="center"/>
                        </w:tcPr>
                        <w:p w14:paraId="43ED59AB" w14:textId="77777777" w:rsidR="002E107B" w:rsidRPr="00343320" w:rsidRDefault="002E107B" w:rsidP="00A72376">
                          <w:pPr>
                            <w:rPr>
                              <w:color w:val="004884"/>
                              <w:sz w:val="14"/>
                              <w:szCs w:val="14"/>
                            </w:rPr>
                          </w:pPr>
                          <w:bookmarkStart w:id="21" w:name="bw_adres6"/>
                          <w:r>
                            <w:rPr>
                              <w:color w:val="004884"/>
                              <w:sz w:val="14"/>
                              <w:szCs w:val="14"/>
                            </w:rPr>
                            <w:t>www.vialis.nl</w:t>
                          </w:r>
                          <w:bookmarkEnd w:id="21"/>
                        </w:p>
                      </w:tc>
                    </w:tr>
                    <w:tr w:rsidR="002E107B" w:rsidRPr="00343320" w14:paraId="38A11878" w14:textId="77777777" w:rsidTr="00C60C6E">
                      <w:trPr>
                        <w:trHeight w:val="220"/>
                      </w:trPr>
                      <w:tc>
                        <w:tcPr>
                          <w:tcW w:w="113" w:type="dxa"/>
                          <w:vAlign w:val="center"/>
                        </w:tcPr>
                        <w:p w14:paraId="27146F50" w14:textId="77777777" w:rsidR="002E107B" w:rsidRPr="00343320" w:rsidRDefault="002E107B" w:rsidP="00C60C6E">
                          <w:pPr>
                            <w:rPr>
                              <w:color w:val="4CA440"/>
                            </w:rPr>
                          </w:pPr>
                        </w:p>
                      </w:tc>
                      <w:tc>
                        <w:tcPr>
                          <w:tcW w:w="3402" w:type="dxa"/>
                          <w:vAlign w:val="center"/>
                        </w:tcPr>
                        <w:p w14:paraId="55FF27A7" w14:textId="77777777" w:rsidR="002E107B" w:rsidRPr="00343320" w:rsidRDefault="002E107B" w:rsidP="00C60C6E">
                          <w:pPr>
                            <w:rPr>
                              <w:color w:val="4CA440"/>
                              <w:sz w:val="16"/>
                            </w:rPr>
                          </w:pPr>
                        </w:p>
                      </w:tc>
                    </w:tr>
                  </w:tbl>
                  <w:p w14:paraId="17349587" w14:textId="77777777" w:rsidR="002E107B" w:rsidRPr="00343320" w:rsidRDefault="002E107B"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2E107B" w:rsidRDefault="002E107B">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2E107B" w:rsidRDefault="002E107B">
    <w:pPr>
      <w:pStyle w:val="Koptekst"/>
      <w:rPr>
        <w:noProof/>
      </w:rPr>
    </w:pPr>
  </w:p>
  <w:p w14:paraId="6E28CA92" w14:textId="77777777" w:rsidR="002E107B" w:rsidRDefault="002E107B">
    <w:pPr>
      <w:pStyle w:val="Koptekst"/>
      <w:rPr>
        <w:noProof/>
      </w:rPr>
    </w:pPr>
  </w:p>
  <w:p w14:paraId="2DF035C1" w14:textId="77777777" w:rsidR="002E107B" w:rsidRDefault="002E107B">
    <w:pPr>
      <w:pStyle w:val="Koptekst"/>
      <w:rPr>
        <w:noProof/>
      </w:rPr>
    </w:pPr>
  </w:p>
  <w:p w14:paraId="734B0A8C" w14:textId="77777777" w:rsidR="002E107B" w:rsidRDefault="002E107B">
    <w:pPr>
      <w:pStyle w:val="Koptekst"/>
      <w:rPr>
        <w:noProof/>
      </w:rPr>
    </w:pPr>
  </w:p>
  <w:p w14:paraId="20E08A1B" w14:textId="77777777" w:rsidR="002E107B" w:rsidRDefault="002E107B">
    <w:pPr>
      <w:pStyle w:val="Koptekst"/>
      <w:rPr>
        <w:noProof/>
      </w:rPr>
    </w:pPr>
  </w:p>
  <w:p w14:paraId="611F015A" w14:textId="77777777" w:rsidR="002E107B" w:rsidRDefault="002E107B">
    <w:pPr>
      <w:pStyle w:val="Koptekst"/>
      <w:rPr>
        <w:noProof/>
      </w:rPr>
    </w:pPr>
  </w:p>
  <w:p w14:paraId="7D83C7D6" w14:textId="77777777" w:rsidR="002E107B" w:rsidRDefault="002E107B">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2E107B" w14:paraId="505E4B2B" w14:textId="77777777" w:rsidTr="00C60C6E">
                            <w:trPr>
                              <w:trHeight w:val="220"/>
                            </w:trPr>
                            <w:tc>
                              <w:tcPr>
                                <w:tcW w:w="113" w:type="dxa"/>
                                <w:vAlign w:val="center"/>
                              </w:tcPr>
                              <w:p w14:paraId="11083839" w14:textId="77777777" w:rsidR="002E107B" w:rsidRPr="00D37EF0" w:rsidRDefault="002E107B" w:rsidP="00C60C6E">
                                <w:pPr>
                                  <w:rPr>
                                    <w:sz w:val="14"/>
                                    <w:szCs w:val="14"/>
                                  </w:rPr>
                                </w:pPr>
                              </w:p>
                            </w:tc>
                            <w:tc>
                              <w:tcPr>
                                <w:tcW w:w="3402" w:type="dxa"/>
                                <w:vAlign w:val="center"/>
                              </w:tcPr>
                              <w:p w14:paraId="03618CAC" w14:textId="77777777" w:rsidR="002E107B" w:rsidRPr="00D37EF0" w:rsidRDefault="002E107B" w:rsidP="00C60C6E">
                                <w:pPr>
                                  <w:rPr>
                                    <w:sz w:val="14"/>
                                    <w:szCs w:val="14"/>
                                  </w:rPr>
                                </w:pPr>
                                <w:r>
                                  <w:rPr>
                                    <w:sz w:val="14"/>
                                    <w:szCs w:val="14"/>
                                  </w:rPr>
                                  <w:t>Vialis bv</w:t>
                                </w:r>
                              </w:p>
                            </w:tc>
                          </w:tr>
                          <w:tr w:rsidR="002E107B" w14:paraId="7E4B18C3" w14:textId="77777777" w:rsidTr="00C60C6E">
                            <w:trPr>
                              <w:trHeight w:val="220"/>
                            </w:trPr>
                            <w:tc>
                              <w:tcPr>
                                <w:tcW w:w="3515" w:type="dxa"/>
                                <w:gridSpan w:val="2"/>
                                <w:vAlign w:val="center"/>
                              </w:tcPr>
                              <w:p w14:paraId="4C76A2A9" w14:textId="77777777" w:rsidR="002E107B" w:rsidRPr="00D37EF0" w:rsidRDefault="002E107B" w:rsidP="00C60C6E">
                                <w:pPr>
                                  <w:rPr>
                                    <w:b/>
                                    <w:sz w:val="12"/>
                                    <w:szCs w:val="12"/>
                                  </w:rPr>
                                </w:pPr>
                                <w:r>
                                  <w:rPr>
                                    <w:b/>
                                    <w:sz w:val="12"/>
                                    <w:szCs w:val="12"/>
                                  </w:rPr>
                                  <w:t>Bezoekadres</w:t>
                                </w:r>
                              </w:p>
                            </w:tc>
                          </w:tr>
                          <w:tr w:rsidR="002E107B" w:rsidRPr="00494C96" w14:paraId="35808F38" w14:textId="77777777" w:rsidTr="00C60C6E">
                            <w:trPr>
                              <w:trHeight w:hRule="exact" w:val="221"/>
                            </w:trPr>
                            <w:tc>
                              <w:tcPr>
                                <w:tcW w:w="113" w:type="dxa"/>
                                <w:vMerge w:val="restart"/>
                                <w:vAlign w:val="center"/>
                              </w:tcPr>
                              <w:p w14:paraId="2201FC35" w14:textId="77777777" w:rsidR="002E107B" w:rsidRPr="00D37EF0" w:rsidRDefault="002E107B" w:rsidP="00C60C6E">
                                <w:pPr>
                                  <w:rPr>
                                    <w:sz w:val="14"/>
                                    <w:szCs w:val="14"/>
                                  </w:rPr>
                                </w:pPr>
                              </w:p>
                            </w:tc>
                            <w:tc>
                              <w:tcPr>
                                <w:tcW w:w="3402" w:type="dxa"/>
                                <w:vAlign w:val="center"/>
                              </w:tcPr>
                              <w:p w14:paraId="41355166" w14:textId="77777777" w:rsidR="002E107B" w:rsidRPr="00D37EF0" w:rsidRDefault="002E107B" w:rsidP="00C60C6E">
                                <w:pPr>
                                  <w:rPr>
                                    <w:sz w:val="14"/>
                                    <w:szCs w:val="14"/>
                                  </w:rPr>
                                </w:pPr>
                                <w:proofErr w:type="spellStart"/>
                                <w:r>
                                  <w:rPr>
                                    <w:sz w:val="14"/>
                                    <w:szCs w:val="14"/>
                                  </w:rPr>
                                  <w:t>Oudeweg</w:t>
                                </w:r>
                                <w:proofErr w:type="spellEnd"/>
                                <w:r>
                                  <w:rPr>
                                    <w:sz w:val="14"/>
                                    <w:szCs w:val="14"/>
                                  </w:rPr>
                                  <w:t xml:space="preserve"> 115</w:t>
                                </w:r>
                              </w:p>
                            </w:tc>
                          </w:tr>
                          <w:tr w:rsidR="002E107B" w:rsidRPr="00494C96" w14:paraId="0A2B2140" w14:textId="77777777" w:rsidTr="00C60C6E">
                            <w:trPr>
                              <w:trHeight w:val="221"/>
                            </w:trPr>
                            <w:tc>
                              <w:tcPr>
                                <w:tcW w:w="113" w:type="dxa"/>
                                <w:vMerge/>
                                <w:vAlign w:val="center"/>
                              </w:tcPr>
                              <w:p w14:paraId="20033708" w14:textId="77777777" w:rsidR="002E107B" w:rsidRPr="00D37EF0" w:rsidRDefault="002E107B" w:rsidP="00C60C6E">
                                <w:pPr>
                                  <w:rPr>
                                    <w:sz w:val="14"/>
                                    <w:szCs w:val="14"/>
                                  </w:rPr>
                                </w:pPr>
                              </w:p>
                            </w:tc>
                            <w:tc>
                              <w:tcPr>
                                <w:tcW w:w="3402" w:type="dxa"/>
                                <w:vAlign w:val="center"/>
                              </w:tcPr>
                              <w:p w14:paraId="3662DFA9" w14:textId="77777777" w:rsidR="002E107B" w:rsidRPr="00D37EF0" w:rsidRDefault="002E107B" w:rsidP="00C60C6E">
                                <w:pPr>
                                  <w:rPr>
                                    <w:sz w:val="14"/>
                                    <w:szCs w:val="14"/>
                                  </w:rPr>
                                </w:pPr>
                                <w:r>
                                  <w:rPr>
                                    <w:sz w:val="14"/>
                                    <w:szCs w:val="14"/>
                                  </w:rPr>
                                  <w:t>2031 CC Haarlem</w:t>
                                </w:r>
                              </w:p>
                            </w:tc>
                          </w:tr>
                          <w:tr w:rsidR="002E107B" w14:paraId="361AFDDA" w14:textId="77777777" w:rsidTr="00C60C6E">
                            <w:trPr>
                              <w:trHeight w:val="220"/>
                            </w:trPr>
                            <w:tc>
                              <w:tcPr>
                                <w:tcW w:w="3515" w:type="dxa"/>
                                <w:gridSpan w:val="2"/>
                                <w:vAlign w:val="center"/>
                              </w:tcPr>
                              <w:p w14:paraId="33A75956" w14:textId="77777777" w:rsidR="002E107B" w:rsidRPr="00D37EF0" w:rsidRDefault="002E107B" w:rsidP="00C60C6E">
                                <w:pPr>
                                  <w:rPr>
                                    <w:b/>
                                    <w:sz w:val="12"/>
                                    <w:szCs w:val="12"/>
                                  </w:rPr>
                                </w:pPr>
                                <w:r>
                                  <w:rPr>
                                    <w:b/>
                                    <w:sz w:val="12"/>
                                    <w:szCs w:val="12"/>
                                  </w:rPr>
                                  <w:t>Correspondentieadres</w:t>
                                </w:r>
                              </w:p>
                            </w:tc>
                          </w:tr>
                          <w:tr w:rsidR="002E107B" w14:paraId="73A76743" w14:textId="77777777" w:rsidTr="00C60C6E">
                            <w:trPr>
                              <w:trHeight w:val="221"/>
                            </w:trPr>
                            <w:tc>
                              <w:tcPr>
                                <w:tcW w:w="113" w:type="dxa"/>
                                <w:vMerge w:val="restart"/>
                                <w:vAlign w:val="center"/>
                              </w:tcPr>
                              <w:p w14:paraId="44896438" w14:textId="77777777" w:rsidR="002E107B" w:rsidRPr="00D37EF0" w:rsidRDefault="002E107B" w:rsidP="00C60C6E">
                                <w:pPr>
                                  <w:rPr>
                                    <w:sz w:val="14"/>
                                    <w:szCs w:val="14"/>
                                  </w:rPr>
                                </w:pPr>
                              </w:p>
                            </w:tc>
                            <w:tc>
                              <w:tcPr>
                                <w:tcW w:w="3402" w:type="dxa"/>
                                <w:vAlign w:val="center"/>
                              </w:tcPr>
                              <w:p w14:paraId="65D691E2" w14:textId="77777777" w:rsidR="002E107B" w:rsidRPr="00D37EF0" w:rsidRDefault="002E107B" w:rsidP="00C60C6E">
                                <w:pPr>
                                  <w:rPr>
                                    <w:sz w:val="14"/>
                                    <w:szCs w:val="14"/>
                                  </w:rPr>
                                </w:pPr>
                                <w:r>
                                  <w:rPr>
                                    <w:sz w:val="14"/>
                                    <w:szCs w:val="14"/>
                                  </w:rPr>
                                  <w:t>Postbus 665</w:t>
                                </w:r>
                              </w:p>
                            </w:tc>
                          </w:tr>
                          <w:tr w:rsidR="002E107B" w14:paraId="4432128A" w14:textId="77777777" w:rsidTr="00C60C6E">
                            <w:trPr>
                              <w:trHeight w:val="221"/>
                            </w:trPr>
                            <w:tc>
                              <w:tcPr>
                                <w:tcW w:w="113" w:type="dxa"/>
                                <w:vMerge/>
                                <w:vAlign w:val="center"/>
                              </w:tcPr>
                              <w:p w14:paraId="78315F36" w14:textId="77777777" w:rsidR="002E107B" w:rsidRPr="00D37EF0" w:rsidRDefault="002E107B" w:rsidP="00C60C6E">
                                <w:pPr>
                                  <w:rPr>
                                    <w:sz w:val="14"/>
                                    <w:szCs w:val="14"/>
                                  </w:rPr>
                                </w:pPr>
                              </w:p>
                            </w:tc>
                            <w:tc>
                              <w:tcPr>
                                <w:tcW w:w="3402" w:type="dxa"/>
                                <w:vAlign w:val="center"/>
                              </w:tcPr>
                              <w:p w14:paraId="191E8DC9" w14:textId="77777777" w:rsidR="002E107B" w:rsidRPr="00D37EF0" w:rsidRDefault="002E107B" w:rsidP="00C60C6E">
                                <w:pPr>
                                  <w:rPr>
                                    <w:sz w:val="14"/>
                                    <w:szCs w:val="14"/>
                                  </w:rPr>
                                </w:pPr>
                                <w:r>
                                  <w:rPr>
                                    <w:sz w:val="14"/>
                                    <w:szCs w:val="14"/>
                                  </w:rPr>
                                  <w:t>2003 RR Haarlem</w:t>
                                </w:r>
                              </w:p>
                            </w:tc>
                          </w:tr>
                          <w:tr w:rsidR="002E107B" w14:paraId="6038384F" w14:textId="77777777" w:rsidTr="00C60C6E">
                            <w:trPr>
                              <w:trHeight w:val="220"/>
                            </w:trPr>
                            <w:tc>
                              <w:tcPr>
                                <w:tcW w:w="3515" w:type="dxa"/>
                                <w:gridSpan w:val="2"/>
                                <w:vAlign w:val="center"/>
                              </w:tcPr>
                              <w:p w14:paraId="4FFE0CA7" w14:textId="77777777" w:rsidR="002E107B" w:rsidRPr="00D37EF0" w:rsidRDefault="002E107B" w:rsidP="00C60C6E">
                                <w:pPr>
                                  <w:rPr>
                                    <w:b/>
                                    <w:sz w:val="12"/>
                                    <w:szCs w:val="12"/>
                                  </w:rPr>
                                </w:pPr>
                                <w:r>
                                  <w:rPr>
                                    <w:b/>
                                    <w:sz w:val="12"/>
                                    <w:szCs w:val="12"/>
                                  </w:rPr>
                                  <w:t>Telefoon</w:t>
                                </w:r>
                              </w:p>
                            </w:tc>
                          </w:tr>
                          <w:tr w:rsidR="002E107B" w14:paraId="65006EC8" w14:textId="77777777" w:rsidTr="00C60C6E">
                            <w:trPr>
                              <w:trHeight w:val="220"/>
                            </w:trPr>
                            <w:tc>
                              <w:tcPr>
                                <w:tcW w:w="113" w:type="dxa"/>
                                <w:vAlign w:val="center"/>
                              </w:tcPr>
                              <w:p w14:paraId="67D52023" w14:textId="77777777" w:rsidR="002E107B" w:rsidRPr="00D37EF0" w:rsidRDefault="002E107B" w:rsidP="00C60C6E">
                                <w:pPr>
                                  <w:rPr>
                                    <w:sz w:val="14"/>
                                    <w:szCs w:val="14"/>
                                  </w:rPr>
                                </w:pPr>
                              </w:p>
                            </w:tc>
                            <w:tc>
                              <w:tcPr>
                                <w:tcW w:w="3402" w:type="dxa"/>
                                <w:vAlign w:val="center"/>
                              </w:tcPr>
                              <w:p w14:paraId="763EDF10" w14:textId="77777777" w:rsidR="002E107B" w:rsidRPr="00D37EF0" w:rsidRDefault="002E107B" w:rsidP="00C60C6E">
                                <w:pPr>
                                  <w:rPr>
                                    <w:sz w:val="14"/>
                                    <w:szCs w:val="14"/>
                                  </w:rPr>
                                </w:pPr>
                                <w:r>
                                  <w:rPr>
                                    <w:sz w:val="14"/>
                                    <w:szCs w:val="14"/>
                                  </w:rPr>
                                  <w:t>+31 (0)23 518 91 91</w:t>
                                </w:r>
                              </w:p>
                            </w:tc>
                          </w:tr>
                          <w:tr w:rsidR="002E107B" w14:paraId="09D8CE99" w14:textId="77777777" w:rsidTr="00C60C6E">
                            <w:trPr>
                              <w:trHeight w:val="220"/>
                            </w:trPr>
                            <w:tc>
                              <w:tcPr>
                                <w:tcW w:w="3515" w:type="dxa"/>
                                <w:gridSpan w:val="2"/>
                                <w:vAlign w:val="center"/>
                              </w:tcPr>
                              <w:p w14:paraId="5CA6E62A" w14:textId="77777777" w:rsidR="002E107B" w:rsidRPr="00D37EF0" w:rsidRDefault="002E107B" w:rsidP="00C60C6E">
                                <w:pPr>
                                  <w:rPr>
                                    <w:b/>
                                    <w:sz w:val="12"/>
                                    <w:szCs w:val="12"/>
                                  </w:rPr>
                                </w:pPr>
                                <w:r>
                                  <w:rPr>
                                    <w:b/>
                                    <w:sz w:val="12"/>
                                    <w:szCs w:val="12"/>
                                  </w:rPr>
                                  <w:t>Telefax</w:t>
                                </w:r>
                              </w:p>
                            </w:tc>
                          </w:tr>
                          <w:tr w:rsidR="002E107B" w14:paraId="57563D81" w14:textId="77777777" w:rsidTr="00C60C6E">
                            <w:trPr>
                              <w:trHeight w:val="220"/>
                            </w:trPr>
                            <w:tc>
                              <w:tcPr>
                                <w:tcW w:w="113" w:type="dxa"/>
                                <w:vAlign w:val="center"/>
                              </w:tcPr>
                              <w:p w14:paraId="5D7A884A" w14:textId="77777777" w:rsidR="002E107B" w:rsidRPr="00D37EF0" w:rsidRDefault="002E107B" w:rsidP="00C60C6E">
                                <w:pPr>
                                  <w:rPr>
                                    <w:sz w:val="14"/>
                                    <w:szCs w:val="14"/>
                                  </w:rPr>
                                </w:pPr>
                              </w:p>
                            </w:tc>
                            <w:tc>
                              <w:tcPr>
                                <w:tcW w:w="3402" w:type="dxa"/>
                                <w:vAlign w:val="center"/>
                              </w:tcPr>
                              <w:p w14:paraId="40CB6E60" w14:textId="77777777" w:rsidR="002E107B" w:rsidRPr="00D37EF0" w:rsidRDefault="002E107B" w:rsidP="00C60C6E">
                                <w:pPr>
                                  <w:rPr>
                                    <w:sz w:val="14"/>
                                    <w:szCs w:val="14"/>
                                  </w:rPr>
                                </w:pPr>
                                <w:r>
                                  <w:rPr>
                                    <w:sz w:val="14"/>
                                    <w:szCs w:val="14"/>
                                  </w:rPr>
                                  <w:t>+31 (0)23 518 91 11</w:t>
                                </w:r>
                              </w:p>
                            </w:tc>
                          </w:tr>
                          <w:tr w:rsidR="002E107B" w14:paraId="7D1809CF" w14:textId="77777777" w:rsidTr="00C60C6E">
                            <w:trPr>
                              <w:trHeight w:val="220"/>
                            </w:trPr>
                            <w:tc>
                              <w:tcPr>
                                <w:tcW w:w="3515" w:type="dxa"/>
                                <w:gridSpan w:val="2"/>
                                <w:vAlign w:val="center"/>
                              </w:tcPr>
                              <w:p w14:paraId="22825588" w14:textId="77777777" w:rsidR="002E107B" w:rsidRPr="00D37EF0" w:rsidRDefault="002E107B" w:rsidP="00C60C6E">
                                <w:pPr>
                                  <w:rPr>
                                    <w:b/>
                                    <w:sz w:val="12"/>
                                    <w:szCs w:val="12"/>
                                  </w:rPr>
                                </w:pPr>
                                <w:r>
                                  <w:rPr>
                                    <w:b/>
                                    <w:sz w:val="12"/>
                                    <w:szCs w:val="12"/>
                                  </w:rPr>
                                  <w:t>E-mail</w:t>
                                </w:r>
                              </w:p>
                            </w:tc>
                          </w:tr>
                          <w:tr w:rsidR="002E107B" w14:paraId="2E4EEEF4" w14:textId="77777777" w:rsidTr="00C60C6E">
                            <w:trPr>
                              <w:trHeight w:val="220"/>
                            </w:trPr>
                            <w:tc>
                              <w:tcPr>
                                <w:tcW w:w="113" w:type="dxa"/>
                                <w:vAlign w:val="center"/>
                              </w:tcPr>
                              <w:p w14:paraId="1E3D4E60" w14:textId="77777777" w:rsidR="002E107B" w:rsidRPr="00D37EF0" w:rsidRDefault="002E107B" w:rsidP="00C60C6E">
                                <w:pPr>
                                  <w:rPr>
                                    <w:sz w:val="14"/>
                                    <w:szCs w:val="14"/>
                                  </w:rPr>
                                </w:pPr>
                              </w:p>
                            </w:tc>
                            <w:tc>
                              <w:tcPr>
                                <w:tcW w:w="3402" w:type="dxa"/>
                                <w:vAlign w:val="center"/>
                              </w:tcPr>
                              <w:p w14:paraId="30F47C3D" w14:textId="77777777" w:rsidR="002E107B" w:rsidRPr="00D37EF0" w:rsidRDefault="002E107B" w:rsidP="00C60C6E">
                                <w:pPr>
                                  <w:rPr>
                                    <w:color w:val="000000"/>
                                    <w:sz w:val="14"/>
                                    <w:szCs w:val="14"/>
                                  </w:rPr>
                                </w:pPr>
                                <w:r>
                                  <w:rPr>
                                    <w:color w:val="000000"/>
                                    <w:sz w:val="14"/>
                                    <w:szCs w:val="14"/>
                                  </w:rPr>
                                  <w:t>info@vialis.nl</w:t>
                                </w:r>
                              </w:p>
                            </w:tc>
                          </w:tr>
                          <w:tr w:rsidR="002E107B" w14:paraId="00FA1459" w14:textId="77777777" w:rsidTr="00C60C6E">
                            <w:trPr>
                              <w:trHeight w:val="220"/>
                            </w:trPr>
                            <w:tc>
                              <w:tcPr>
                                <w:tcW w:w="3515" w:type="dxa"/>
                                <w:gridSpan w:val="2"/>
                                <w:vAlign w:val="center"/>
                              </w:tcPr>
                              <w:p w14:paraId="2531C25C" w14:textId="77777777" w:rsidR="002E107B" w:rsidRPr="00D37EF0" w:rsidRDefault="002E107B" w:rsidP="00C60C6E">
                                <w:pPr>
                                  <w:rPr>
                                    <w:b/>
                                    <w:sz w:val="12"/>
                                    <w:szCs w:val="12"/>
                                  </w:rPr>
                                </w:pPr>
                                <w:r>
                                  <w:rPr>
                                    <w:b/>
                                    <w:sz w:val="12"/>
                                    <w:szCs w:val="12"/>
                                  </w:rPr>
                                  <w:t>Internet</w:t>
                                </w:r>
                              </w:p>
                            </w:tc>
                          </w:tr>
                          <w:tr w:rsidR="002E107B" w14:paraId="7BABE947" w14:textId="77777777" w:rsidTr="00C60C6E">
                            <w:trPr>
                              <w:trHeight w:val="220"/>
                            </w:trPr>
                            <w:tc>
                              <w:tcPr>
                                <w:tcW w:w="113" w:type="dxa"/>
                                <w:vAlign w:val="center"/>
                              </w:tcPr>
                              <w:p w14:paraId="14EB5468" w14:textId="77777777" w:rsidR="002E107B" w:rsidRPr="00D37EF0" w:rsidRDefault="002E107B" w:rsidP="00C60C6E">
                                <w:pPr>
                                  <w:rPr>
                                    <w:sz w:val="14"/>
                                    <w:szCs w:val="14"/>
                                  </w:rPr>
                                </w:pPr>
                              </w:p>
                            </w:tc>
                            <w:tc>
                              <w:tcPr>
                                <w:tcW w:w="3402" w:type="dxa"/>
                                <w:vAlign w:val="center"/>
                              </w:tcPr>
                              <w:p w14:paraId="2311C47E" w14:textId="77777777" w:rsidR="002E107B" w:rsidRPr="00D37EF0" w:rsidRDefault="002E107B" w:rsidP="00C60C6E">
                                <w:pPr>
                                  <w:rPr>
                                    <w:color w:val="000000"/>
                                    <w:sz w:val="14"/>
                                    <w:szCs w:val="14"/>
                                  </w:rPr>
                                </w:pPr>
                                <w:r>
                                  <w:rPr>
                                    <w:color w:val="000000"/>
                                    <w:sz w:val="14"/>
                                    <w:szCs w:val="14"/>
                                  </w:rPr>
                                  <w:t>www.vialis.nl</w:t>
                                </w:r>
                              </w:p>
                            </w:tc>
                          </w:tr>
                          <w:tr w:rsidR="002E107B" w14:paraId="17738879" w14:textId="77777777" w:rsidTr="00C60C6E">
                            <w:trPr>
                              <w:trHeight w:val="220"/>
                            </w:trPr>
                            <w:tc>
                              <w:tcPr>
                                <w:tcW w:w="113" w:type="dxa"/>
                                <w:vAlign w:val="center"/>
                              </w:tcPr>
                              <w:p w14:paraId="0D2146A3" w14:textId="77777777" w:rsidR="002E107B" w:rsidRDefault="002E107B" w:rsidP="00C60C6E"/>
                            </w:tc>
                            <w:tc>
                              <w:tcPr>
                                <w:tcW w:w="3402" w:type="dxa"/>
                                <w:vAlign w:val="center"/>
                              </w:tcPr>
                              <w:p w14:paraId="509FA46B" w14:textId="77777777" w:rsidR="002E107B" w:rsidRDefault="002E107B" w:rsidP="00C60C6E">
                                <w:pPr>
                                  <w:rPr>
                                    <w:sz w:val="16"/>
                                  </w:rPr>
                                </w:pPr>
                              </w:p>
                            </w:tc>
                          </w:tr>
                        </w:tbl>
                        <w:p w14:paraId="46473724" w14:textId="77777777" w:rsidR="002E107B" w:rsidRDefault="002E107B"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2E107B" w14:paraId="505E4B2B" w14:textId="77777777" w:rsidTr="00C60C6E">
                      <w:trPr>
                        <w:trHeight w:val="220"/>
                      </w:trPr>
                      <w:tc>
                        <w:tcPr>
                          <w:tcW w:w="113" w:type="dxa"/>
                          <w:vAlign w:val="center"/>
                        </w:tcPr>
                        <w:p w14:paraId="11083839" w14:textId="77777777" w:rsidR="002E107B" w:rsidRPr="00D37EF0" w:rsidRDefault="002E107B" w:rsidP="00C60C6E">
                          <w:pPr>
                            <w:rPr>
                              <w:sz w:val="14"/>
                              <w:szCs w:val="14"/>
                            </w:rPr>
                          </w:pPr>
                        </w:p>
                      </w:tc>
                      <w:tc>
                        <w:tcPr>
                          <w:tcW w:w="3402" w:type="dxa"/>
                          <w:vAlign w:val="center"/>
                        </w:tcPr>
                        <w:p w14:paraId="03618CAC" w14:textId="77777777" w:rsidR="002E107B" w:rsidRPr="00D37EF0" w:rsidRDefault="002E107B" w:rsidP="00C60C6E">
                          <w:pPr>
                            <w:rPr>
                              <w:sz w:val="14"/>
                              <w:szCs w:val="14"/>
                            </w:rPr>
                          </w:pPr>
                          <w:r>
                            <w:rPr>
                              <w:sz w:val="14"/>
                              <w:szCs w:val="14"/>
                            </w:rPr>
                            <w:t>Vialis bv</w:t>
                          </w:r>
                        </w:p>
                      </w:tc>
                    </w:tr>
                    <w:tr w:rsidR="002E107B" w14:paraId="7E4B18C3" w14:textId="77777777" w:rsidTr="00C60C6E">
                      <w:trPr>
                        <w:trHeight w:val="220"/>
                      </w:trPr>
                      <w:tc>
                        <w:tcPr>
                          <w:tcW w:w="3515" w:type="dxa"/>
                          <w:gridSpan w:val="2"/>
                          <w:vAlign w:val="center"/>
                        </w:tcPr>
                        <w:p w14:paraId="4C76A2A9" w14:textId="77777777" w:rsidR="002E107B" w:rsidRPr="00D37EF0" w:rsidRDefault="002E107B" w:rsidP="00C60C6E">
                          <w:pPr>
                            <w:rPr>
                              <w:b/>
                              <w:sz w:val="12"/>
                              <w:szCs w:val="12"/>
                            </w:rPr>
                          </w:pPr>
                          <w:r>
                            <w:rPr>
                              <w:b/>
                              <w:sz w:val="12"/>
                              <w:szCs w:val="12"/>
                            </w:rPr>
                            <w:t>Bezoekadres</w:t>
                          </w:r>
                        </w:p>
                      </w:tc>
                    </w:tr>
                    <w:tr w:rsidR="002E107B" w:rsidRPr="00494C96" w14:paraId="35808F38" w14:textId="77777777" w:rsidTr="00C60C6E">
                      <w:trPr>
                        <w:trHeight w:hRule="exact" w:val="221"/>
                      </w:trPr>
                      <w:tc>
                        <w:tcPr>
                          <w:tcW w:w="113" w:type="dxa"/>
                          <w:vMerge w:val="restart"/>
                          <w:vAlign w:val="center"/>
                        </w:tcPr>
                        <w:p w14:paraId="2201FC35" w14:textId="77777777" w:rsidR="002E107B" w:rsidRPr="00D37EF0" w:rsidRDefault="002E107B" w:rsidP="00C60C6E">
                          <w:pPr>
                            <w:rPr>
                              <w:sz w:val="14"/>
                              <w:szCs w:val="14"/>
                            </w:rPr>
                          </w:pPr>
                        </w:p>
                      </w:tc>
                      <w:tc>
                        <w:tcPr>
                          <w:tcW w:w="3402" w:type="dxa"/>
                          <w:vAlign w:val="center"/>
                        </w:tcPr>
                        <w:p w14:paraId="41355166" w14:textId="77777777" w:rsidR="002E107B" w:rsidRPr="00D37EF0" w:rsidRDefault="002E107B" w:rsidP="00C60C6E">
                          <w:pPr>
                            <w:rPr>
                              <w:sz w:val="14"/>
                              <w:szCs w:val="14"/>
                            </w:rPr>
                          </w:pPr>
                          <w:proofErr w:type="spellStart"/>
                          <w:r>
                            <w:rPr>
                              <w:sz w:val="14"/>
                              <w:szCs w:val="14"/>
                            </w:rPr>
                            <w:t>Oudeweg</w:t>
                          </w:r>
                          <w:proofErr w:type="spellEnd"/>
                          <w:r>
                            <w:rPr>
                              <w:sz w:val="14"/>
                              <w:szCs w:val="14"/>
                            </w:rPr>
                            <w:t xml:space="preserve"> 115</w:t>
                          </w:r>
                        </w:p>
                      </w:tc>
                    </w:tr>
                    <w:tr w:rsidR="002E107B" w:rsidRPr="00494C96" w14:paraId="0A2B2140" w14:textId="77777777" w:rsidTr="00C60C6E">
                      <w:trPr>
                        <w:trHeight w:val="221"/>
                      </w:trPr>
                      <w:tc>
                        <w:tcPr>
                          <w:tcW w:w="113" w:type="dxa"/>
                          <w:vMerge/>
                          <w:vAlign w:val="center"/>
                        </w:tcPr>
                        <w:p w14:paraId="20033708" w14:textId="77777777" w:rsidR="002E107B" w:rsidRPr="00D37EF0" w:rsidRDefault="002E107B" w:rsidP="00C60C6E">
                          <w:pPr>
                            <w:rPr>
                              <w:sz w:val="14"/>
                              <w:szCs w:val="14"/>
                            </w:rPr>
                          </w:pPr>
                        </w:p>
                      </w:tc>
                      <w:tc>
                        <w:tcPr>
                          <w:tcW w:w="3402" w:type="dxa"/>
                          <w:vAlign w:val="center"/>
                        </w:tcPr>
                        <w:p w14:paraId="3662DFA9" w14:textId="77777777" w:rsidR="002E107B" w:rsidRPr="00D37EF0" w:rsidRDefault="002E107B" w:rsidP="00C60C6E">
                          <w:pPr>
                            <w:rPr>
                              <w:sz w:val="14"/>
                              <w:szCs w:val="14"/>
                            </w:rPr>
                          </w:pPr>
                          <w:r>
                            <w:rPr>
                              <w:sz w:val="14"/>
                              <w:szCs w:val="14"/>
                            </w:rPr>
                            <w:t>2031 CC Haarlem</w:t>
                          </w:r>
                        </w:p>
                      </w:tc>
                    </w:tr>
                    <w:tr w:rsidR="002E107B" w14:paraId="361AFDDA" w14:textId="77777777" w:rsidTr="00C60C6E">
                      <w:trPr>
                        <w:trHeight w:val="220"/>
                      </w:trPr>
                      <w:tc>
                        <w:tcPr>
                          <w:tcW w:w="3515" w:type="dxa"/>
                          <w:gridSpan w:val="2"/>
                          <w:vAlign w:val="center"/>
                        </w:tcPr>
                        <w:p w14:paraId="33A75956" w14:textId="77777777" w:rsidR="002E107B" w:rsidRPr="00D37EF0" w:rsidRDefault="002E107B" w:rsidP="00C60C6E">
                          <w:pPr>
                            <w:rPr>
                              <w:b/>
                              <w:sz w:val="12"/>
                              <w:szCs w:val="12"/>
                            </w:rPr>
                          </w:pPr>
                          <w:r>
                            <w:rPr>
                              <w:b/>
                              <w:sz w:val="12"/>
                              <w:szCs w:val="12"/>
                            </w:rPr>
                            <w:t>Correspondentieadres</w:t>
                          </w:r>
                        </w:p>
                      </w:tc>
                    </w:tr>
                    <w:tr w:rsidR="002E107B" w14:paraId="73A76743" w14:textId="77777777" w:rsidTr="00C60C6E">
                      <w:trPr>
                        <w:trHeight w:val="221"/>
                      </w:trPr>
                      <w:tc>
                        <w:tcPr>
                          <w:tcW w:w="113" w:type="dxa"/>
                          <w:vMerge w:val="restart"/>
                          <w:vAlign w:val="center"/>
                        </w:tcPr>
                        <w:p w14:paraId="44896438" w14:textId="77777777" w:rsidR="002E107B" w:rsidRPr="00D37EF0" w:rsidRDefault="002E107B" w:rsidP="00C60C6E">
                          <w:pPr>
                            <w:rPr>
                              <w:sz w:val="14"/>
                              <w:szCs w:val="14"/>
                            </w:rPr>
                          </w:pPr>
                        </w:p>
                      </w:tc>
                      <w:tc>
                        <w:tcPr>
                          <w:tcW w:w="3402" w:type="dxa"/>
                          <w:vAlign w:val="center"/>
                        </w:tcPr>
                        <w:p w14:paraId="65D691E2" w14:textId="77777777" w:rsidR="002E107B" w:rsidRPr="00D37EF0" w:rsidRDefault="002E107B" w:rsidP="00C60C6E">
                          <w:pPr>
                            <w:rPr>
                              <w:sz w:val="14"/>
                              <w:szCs w:val="14"/>
                            </w:rPr>
                          </w:pPr>
                          <w:r>
                            <w:rPr>
                              <w:sz w:val="14"/>
                              <w:szCs w:val="14"/>
                            </w:rPr>
                            <w:t>Postbus 665</w:t>
                          </w:r>
                        </w:p>
                      </w:tc>
                    </w:tr>
                    <w:tr w:rsidR="002E107B" w14:paraId="4432128A" w14:textId="77777777" w:rsidTr="00C60C6E">
                      <w:trPr>
                        <w:trHeight w:val="221"/>
                      </w:trPr>
                      <w:tc>
                        <w:tcPr>
                          <w:tcW w:w="113" w:type="dxa"/>
                          <w:vMerge/>
                          <w:vAlign w:val="center"/>
                        </w:tcPr>
                        <w:p w14:paraId="78315F36" w14:textId="77777777" w:rsidR="002E107B" w:rsidRPr="00D37EF0" w:rsidRDefault="002E107B" w:rsidP="00C60C6E">
                          <w:pPr>
                            <w:rPr>
                              <w:sz w:val="14"/>
                              <w:szCs w:val="14"/>
                            </w:rPr>
                          </w:pPr>
                        </w:p>
                      </w:tc>
                      <w:tc>
                        <w:tcPr>
                          <w:tcW w:w="3402" w:type="dxa"/>
                          <w:vAlign w:val="center"/>
                        </w:tcPr>
                        <w:p w14:paraId="191E8DC9" w14:textId="77777777" w:rsidR="002E107B" w:rsidRPr="00D37EF0" w:rsidRDefault="002E107B" w:rsidP="00C60C6E">
                          <w:pPr>
                            <w:rPr>
                              <w:sz w:val="14"/>
                              <w:szCs w:val="14"/>
                            </w:rPr>
                          </w:pPr>
                          <w:r>
                            <w:rPr>
                              <w:sz w:val="14"/>
                              <w:szCs w:val="14"/>
                            </w:rPr>
                            <w:t>2003 RR Haarlem</w:t>
                          </w:r>
                        </w:p>
                      </w:tc>
                    </w:tr>
                    <w:tr w:rsidR="002E107B" w14:paraId="6038384F" w14:textId="77777777" w:rsidTr="00C60C6E">
                      <w:trPr>
                        <w:trHeight w:val="220"/>
                      </w:trPr>
                      <w:tc>
                        <w:tcPr>
                          <w:tcW w:w="3515" w:type="dxa"/>
                          <w:gridSpan w:val="2"/>
                          <w:vAlign w:val="center"/>
                        </w:tcPr>
                        <w:p w14:paraId="4FFE0CA7" w14:textId="77777777" w:rsidR="002E107B" w:rsidRPr="00D37EF0" w:rsidRDefault="002E107B" w:rsidP="00C60C6E">
                          <w:pPr>
                            <w:rPr>
                              <w:b/>
                              <w:sz w:val="12"/>
                              <w:szCs w:val="12"/>
                            </w:rPr>
                          </w:pPr>
                          <w:r>
                            <w:rPr>
                              <w:b/>
                              <w:sz w:val="12"/>
                              <w:szCs w:val="12"/>
                            </w:rPr>
                            <w:t>Telefoon</w:t>
                          </w:r>
                        </w:p>
                      </w:tc>
                    </w:tr>
                    <w:tr w:rsidR="002E107B" w14:paraId="65006EC8" w14:textId="77777777" w:rsidTr="00C60C6E">
                      <w:trPr>
                        <w:trHeight w:val="220"/>
                      </w:trPr>
                      <w:tc>
                        <w:tcPr>
                          <w:tcW w:w="113" w:type="dxa"/>
                          <w:vAlign w:val="center"/>
                        </w:tcPr>
                        <w:p w14:paraId="67D52023" w14:textId="77777777" w:rsidR="002E107B" w:rsidRPr="00D37EF0" w:rsidRDefault="002E107B" w:rsidP="00C60C6E">
                          <w:pPr>
                            <w:rPr>
                              <w:sz w:val="14"/>
                              <w:szCs w:val="14"/>
                            </w:rPr>
                          </w:pPr>
                        </w:p>
                      </w:tc>
                      <w:tc>
                        <w:tcPr>
                          <w:tcW w:w="3402" w:type="dxa"/>
                          <w:vAlign w:val="center"/>
                        </w:tcPr>
                        <w:p w14:paraId="763EDF10" w14:textId="77777777" w:rsidR="002E107B" w:rsidRPr="00D37EF0" w:rsidRDefault="002E107B" w:rsidP="00C60C6E">
                          <w:pPr>
                            <w:rPr>
                              <w:sz w:val="14"/>
                              <w:szCs w:val="14"/>
                            </w:rPr>
                          </w:pPr>
                          <w:r>
                            <w:rPr>
                              <w:sz w:val="14"/>
                              <w:szCs w:val="14"/>
                            </w:rPr>
                            <w:t>+31 (0)23 518 91 91</w:t>
                          </w:r>
                        </w:p>
                      </w:tc>
                    </w:tr>
                    <w:tr w:rsidR="002E107B" w14:paraId="09D8CE99" w14:textId="77777777" w:rsidTr="00C60C6E">
                      <w:trPr>
                        <w:trHeight w:val="220"/>
                      </w:trPr>
                      <w:tc>
                        <w:tcPr>
                          <w:tcW w:w="3515" w:type="dxa"/>
                          <w:gridSpan w:val="2"/>
                          <w:vAlign w:val="center"/>
                        </w:tcPr>
                        <w:p w14:paraId="5CA6E62A" w14:textId="77777777" w:rsidR="002E107B" w:rsidRPr="00D37EF0" w:rsidRDefault="002E107B" w:rsidP="00C60C6E">
                          <w:pPr>
                            <w:rPr>
                              <w:b/>
                              <w:sz w:val="12"/>
                              <w:szCs w:val="12"/>
                            </w:rPr>
                          </w:pPr>
                          <w:r>
                            <w:rPr>
                              <w:b/>
                              <w:sz w:val="12"/>
                              <w:szCs w:val="12"/>
                            </w:rPr>
                            <w:t>Telefax</w:t>
                          </w:r>
                        </w:p>
                      </w:tc>
                    </w:tr>
                    <w:tr w:rsidR="002E107B" w14:paraId="57563D81" w14:textId="77777777" w:rsidTr="00C60C6E">
                      <w:trPr>
                        <w:trHeight w:val="220"/>
                      </w:trPr>
                      <w:tc>
                        <w:tcPr>
                          <w:tcW w:w="113" w:type="dxa"/>
                          <w:vAlign w:val="center"/>
                        </w:tcPr>
                        <w:p w14:paraId="5D7A884A" w14:textId="77777777" w:rsidR="002E107B" w:rsidRPr="00D37EF0" w:rsidRDefault="002E107B" w:rsidP="00C60C6E">
                          <w:pPr>
                            <w:rPr>
                              <w:sz w:val="14"/>
                              <w:szCs w:val="14"/>
                            </w:rPr>
                          </w:pPr>
                        </w:p>
                      </w:tc>
                      <w:tc>
                        <w:tcPr>
                          <w:tcW w:w="3402" w:type="dxa"/>
                          <w:vAlign w:val="center"/>
                        </w:tcPr>
                        <w:p w14:paraId="40CB6E60" w14:textId="77777777" w:rsidR="002E107B" w:rsidRPr="00D37EF0" w:rsidRDefault="002E107B" w:rsidP="00C60C6E">
                          <w:pPr>
                            <w:rPr>
                              <w:sz w:val="14"/>
                              <w:szCs w:val="14"/>
                            </w:rPr>
                          </w:pPr>
                          <w:r>
                            <w:rPr>
                              <w:sz w:val="14"/>
                              <w:szCs w:val="14"/>
                            </w:rPr>
                            <w:t>+31 (0)23 518 91 11</w:t>
                          </w:r>
                        </w:p>
                      </w:tc>
                    </w:tr>
                    <w:tr w:rsidR="002E107B" w14:paraId="7D1809CF" w14:textId="77777777" w:rsidTr="00C60C6E">
                      <w:trPr>
                        <w:trHeight w:val="220"/>
                      </w:trPr>
                      <w:tc>
                        <w:tcPr>
                          <w:tcW w:w="3515" w:type="dxa"/>
                          <w:gridSpan w:val="2"/>
                          <w:vAlign w:val="center"/>
                        </w:tcPr>
                        <w:p w14:paraId="22825588" w14:textId="77777777" w:rsidR="002E107B" w:rsidRPr="00D37EF0" w:rsidRDefault="002E107B" w:rsidP="00C60C6E">
                          <w:pPr>
                            <w:rPr>
                              <w:b/>
                              <w:sz w:val="12"/>
                              <w:szCs w:val="12"/>
                            </w:rPr>
                          </w:pPr>
                          <w:r>
                            <w:rPr>
                              <w:b/>
                              <w:sz w:val="12"/>
                              <w:szCs w:val="12"/>
                            </w:rPr>
                            <w:t>E-mail</w:t>
                          </w:r>
                        </w:p>
                      </w:tc>
                    </w:tr>
                    <w:tr w:rsidR="002E107B" w14:paraId="2E4EEEF4" w14:textId="77777777" w:rsidTr="00C60C6E">
                      <w:trPr>
                        <w:trHeight w:val="220"/>
                      </w:trPr>
                      <w:tc>
                        <w:tcPr>
                          <w:tcW w:w="113" w:type="dxa"/>
                          <w:vAlign w:val="center"/>
                        </w:tcPr>
                        <w:p w14:paraId="1E3D4E60" w14:textId="77777777" w:rsidR="002E107B" w:rsidRPr="00D37EF0" w:rsidRDefault="002E107B" w:rsidP="00C60C6E">
                          <w:pPr>
                            <w:rPr>
                              <w:sz w:val="14"/>
                              <w:szCs w:val="14"/>
                            </w:rPr>
                          </w:pPr>
                        </w:p>
                      </w:tc>
                      <w:tc>
                        <w:tcPr>
                          <w:tcW w:w="3402" w:type="dxa"/>
                          <w:vAlign w:val="center"/>
                        </w:tcPr>
                        <w:p w14:paraId="30F47C3D" w14:textId="77777777" w:rsidR="002E107B" w:rsidRPr="00D37EF0" w:rsidRDefault="002E107B" w:rsidP="00C60C6E">
                          <w:pPr>
                            <w:rPr>
                              <w:color w:val="000000"/>
                              <w:sz w:val="14"/>
                              <w:szCs w:val="14"/>
                            </w:rPr>
                          </w:pPr>
                          <w:r>
                            <w:rPr>
                              <w:color w:val="000000"/>
                              <w:sz w:val="14"/>
                              <w:szCs w:val="14"/>
                            </w:rPr>
                            <w:t>info@vialis.nl</w:t>
                          </w:r>
                        </w:p>
                      </w:tc>
                    </w:tr>
                    <w:tr w:rsidR="002E107B" w14:paraId="00FA1459" w14:textId="77777777" w:rsidTr="00C60C6E">
                      <w:trPr>
                        <w:trHeight w:val="220"/>
                      </w:trPr>
                      <w:tc>
                        <w:tcPr>
                          <w:tcW w:w="3515" w:type="dxa"/>
                          <w:gridSpan w:val="2"/>
                          <w:vAlign w:val="center"/>
                        </w:tcPr>
                        <w:p w14:paraId="2531C25C" w14:textId="77777777" w:rsidR="002E107B" w:rsidRPr="00D37EF0" w:rsidRDefault="002E107B" w:rsidP="00C60C6E">
                          <w:pPr>
                            <w:rPr>
                              <w:b/>
                              <w:sz w:val="12"/>
                              <w:szCs w:val="12"/>
                            </w:rPr>
                          </w:pPr>
                          <w:r>
                            <w:rPr>
                              <w:b/>
                              <w:sz w:val="12"/>
                              <w:szCs w:val="12"/>
                            </w:rPr>
                            <w:t>Internet</w:t>
                          </w:r>
                        </w:p>
                      </w:tc>
                    </w:tr>
                    <w:tr w:rsidR="002E107B" w14:paraId="7BABE947" w14:textId="77777777" w:rsidTr="00C60C6E">
                      <w:trPr>
                        <w:trHeight w:val="220"/>
                      </w:trPr>
                      <w:tc>
                        <w:tcPr>
                          <w:tcW w:w="113" w:type="dxa"/>
                          <w:vAlign w:val="center"/>
                        </w:tcPr>
                        <w:p w14:paraId="14EB5468" w14:textId="77777777" w:rsidR="002E107B" w:rsidRPr="00D37EF0" w:rsidRDefault="002E107B" w:rsidP="00C60C6E">
                          <w:pPr>
                            <w:rPr>
                              <w:sz w:val="14"/>
                              <w:szCs w:val="14"/>
                            </w:rPr>
                          </w:pPr>
                        </w:p>
                      </w:tc>
                      <w:tc>
                        <w:tcPr>
                          <w:tcW w:w="3402" w:type="dxa"/>
                          <w:vAlign w:val="center"/>
                        </w:tcPr>
                        <w:p w14:paraId="2311C47E" w14:textId="77777777" w:rsidR="002E107B" w:rsidRPr="00D37EF0" w:rsidRDefault="002E107B" w:rsidP="00C60C6E">
                          <w:pPr>
                            <w:rPr>
                              <w:color w:val="000000"/>
                              <w:sz w:val="14"/>
                              <w:szCs w:val="14"/>
                            </w:rPr>
                          </w:pPr>
                          <w:r>
                            <w:rPr>
                              <w:color w:val="000000"/>
                              <w:sz w:val="14"/>
                              <w:szCs w:val="14"/>
                            </w:rPr>
                            <w:t>www.vialis.nl</w:t>
                          </w:r>
                        </w:p>
                      </w:tc>
                    </w:tr>
                    <w:tr w:rsidR="002E107B" w14:paraId="17738879" w14:textId="77777777" w:rsidTr="00C60C6E">
                      <w:trPr>
                        <w:trHeight w:val="220"/>
                      </w:trPr>
                      <w:tc>
                        <w:tcPr>
                          <w:tcW w:w="113" w:type="dxa"/>
                          <w:vAlign w:val="center"/>
                        </w:tcPr>
                        <w:p w14:paraId="0D2146A3" w14:textId="77777777" w:rsidR="002E107B" w:rsidRDefault="002E107B" w:rsidP="00C60C6E"/>
                      </w:tc>
                      <w:tc>
                        <w:tcPr>
                          <w:tcW w:w="3402" w:type="dxa"/>
                          <w:vAlign w:val="center"/>
                        </w:tcPr>
                        <w:p w14:paraId="509FA46B" w14:textId="77777777" w:rsidR="002E107B" w:rsidRDefault="002E107B" w:rsidP="00C60C6E">
                          <w:pPr>
                            <w:rPr>
                              <w:sz w:val="16"/>
                            </w:rPr>
                          </w:pPr>
                        </w:p>
                      </w:tc>
                    </w:tr>
                  </w:tbl>
                  <w:p w14:paraId="46473724" w14:textId="77777777" w:rsidR="002E107B" w:rsidRDefault="002E107B"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8611E73"/>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16"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8730096"/>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30042AA"/>
    <w:multiLevelType w:val="hybridMultilevel"/>
    <w:tmpl w:val="828A6B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4C110E8"/>
    <w:multiLevelType w:val="hybridMultilevel"/>
    <w:tmpl w:val="872C1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6"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31"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1"/>
  </w:num>
  <w:num w:numId="2">
    <w:abstractNumId w:val="32"/>
  </w:num>
  <w:num w:numId="3">
    <w:abstractNumId w:val="34"/>
  </w:num>
  <w:num w:numId="4">
    <w:abstractNumId w:val="30"/>
  </w:num>
  <w:num w:numId="5">
    <w:abstractNumId w:val="15"/>
  </w:num>
  <w:num w:numId="6">
    <w:abstractNumId w:val="2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4"/>
  </w:num>
  <w:num w:numId="18">
    <w:abstractNumId w:val="14"/>
  </w:num>
  <w:num w:numId="19">
    <w:abstractNumId w:val="33"/>
  </w:num>
  <w:num w:numId="20">
    <w:abstractNumId w:val="28"/>
  </w:num>
  <w:num w:numId="21">
    <w:abstractNumId w:val="35"/>
  </w:num>
  <w:num w:numId="22">
    <w:abstractNumId w:val="29"/>
  </w:num>
  <w:num w:numId="23">
    <w:abstractNumId w:val="16"/>
  </w:num>
  <w:num w:numId="24">
    <w:abstractNumId w:val="10"/>
  </w:num>
  <w:num w:numId="25">
    <w:abstractNumId w:val="31"/>
  </w:num>
  <w:num w:numId="26">
    <w:abstractNumId w:val="23"/>
  </w:num>
  <w:num w:numId="27">
    <w:abstractNumId w:val="18"/>
  </w:num>
  <w:num w:numId="28">
    <w:abstractNumId w:val="19"/>
  </w:num>
  <w:num w:numId="29">
    <w:abstractNumId w:val="12"/>
  </w:num>
  <w:num w:numId="30">
    <w:abstractNumId w:val="13"/>
  </w:num>
  <w:num w:numId="31">
    <w:abstractNumId w:val="27"/>
  </w:num>
  <w:num w:numId="32">
    <w:abstractNumId w:val="22"/>
  </w:num>
  <w:num w:numId="33">
    <w:abstractNumId w:val="17"/>
  </w:num>
  <w:num w:numId="34">
    <w:abstractNumId w:val="11"/>
  </w:num>
  <w:num w:numId="35">
    <w:abstractNumId w:val="26"/>
  </w:num>
  <w:num w:numId="3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11D2F"/>
    <w:rsid w:val="00015BD8"/>
    <w:rsid w:val="0002229A"/>
    <w:rsid w:val="00027077"/>
    <w:rsid w:val="00035B2B"/>
    <w:rsid w:val="00037EF0"/>
    <w:rsid w:val="00040EAE"/>
    <w:rsid w:val="00045BCF"/>
    <w:rsid w:val="00047569"/>
    <w:rsid w:val="00062DD4"/>
    <w:rsid w:val="00065121"/>
    <w:rsid w:val="00066219"/>
    <w:rsid w:val="000733D4"/>
    <w:rsid w:val="00074361"/>
    <w:rsid w:val="00077223"/>
    <w:rsid w:val="00090A0C"/>
    <w:rsid w:val="000951BE"/>
    <w:rsid w:val="000A0C42"/>
    <w:rsid w:val="000A1049"/>
    <w:rsid w:val="000A3A50"/>
    <w:rsid w:val="000A432E"/>
    <w:rsid w:val="000A4A71"/>
    <w:rsid w:val="000A4D96"/>
    <w:rsid w:val="000A7149"/>
    <w:rsid w:val="000B5491"/>
    <w:rsid w:val="000D2540"/>
    <w:rsid w:val="000D265D"/>
    <w:rsid w:val="000D6ED4"/>
    <w:rsid w:val="000E58AC"/>
    <w:rsid w:val="000F1EF9"/>
    <w:rsid w:val="000F2DD2"/>
    <w:rsid w:val="001066F5"/>
    <w:rsid w:val="00110A31"/>
    <w:rsid w:val="00113EDE"/>
    <w:rsid w:val="00114B44"/>
    <w:rsid w:val="00115C6A"/>
    <w:rsid w:val="00117909"/>
    <w:rsid w:val="001260D0"/>
    <w:rsid w:val="001270EE"/>
    <w:rsid w:val="00127F64"/>
    <w:rsid w:val="0013323C"/>
    <w:rsid w:val="00141229"/>
    <w:rsid w:val="001474BC"/>
    <w:rsid w:val="00147755"/>
    <w:rsid w:val="00152FC7"/>
    <w:rsid w:val="001530EA"/>
    <w:rsid w:val="00160CDB"/>
    <w:rsid w:val="001618D0"/>
    <w:rsid w:val="00162E2F"/>
    <w:rsid w:val="001663B6"/>
    <w:rsid w:val="0017009A"/>
    <w:rsid w:val="00176E49"/>
    <w:rsid w:val="0018244F"/>
    <w:rsid w:val="00186DF9"/>
    <w:rsid w:val="001900F3"/>
    <w:rsid w:val="0019043E"/>
    <w:rsid w:val="00195F3C"/>
    <w:rsid w:val="001966A9"/>
    <w:rsid w:val="00197374"/>
    <w:rsid w:val="001A6102"/>
    <w:rsid w:val="001B6578"/>
    <w:rsid w:val="001C3D97"/>
    <w:rsid w:val="001C446D"/>
    <w:rsid w:val="001D0D89"/>
    <w:rsid w:val="001D3C0F"/>
    <w:rsid w:val="001D4D4E"/>
    <w:rsid w:val="001D539E"/>
    <w:rsid w:val="001F23D4"/>
    <w:rsid w:val="001F3E61"/>
    <w:rsid w:val="001F6B92"/>
    <w:rsid w:val="00206C4A"/>
    <w:rsid w:val="002115A7"/>
    <w:rsid w:val="00214CE6"/>
    <w:rsid w:val="00234688"/>
    <w:rsid w:val="00237617"/>
    <w:rsid w:val="00247A71"/>
    <w:rsid w:val="00252479"/>
    <w:rsid w:val="002527AA"/>
    <w:rsid w:val="00256A4A"/>
    <w:rsid w:val="00262520"/>
    <w:rsid w:val="002649D8"/>
    <w:rsid w:val="0027028D"/>
    <w:rsid w:val="0027519E"/>
    <w:rsid w:val="00276E8E"/>
    <w:rsid w:val="002817ED"/>
    <w:rsid w:val="00284FD3"/>
    <w:rsid w:val="00290823"/>
    <w:rsid w:val="00290976"/>
    <w:rsid w:val="00295820"/>
    <w:rsid w:val="0029659B"/>
    <w:rsid w:val="002A45A8"/>
    <w:rsid w:val="002B589F"/>
    <w:rsid w:val="002B6F34"/>
    <w:rsid w:val="002C378D"/>
    <w:rsid w:val="002C58C6"/>
    <w:rsid w:val="002C7028"/>
    <w:rsid w:val="002C7710"/>
    <w:rsid w:val="002D0010"/>
    <w:rsid w:val="002D0FE4"/>
    <w:rsid w:val="002D1F42"/>
    <w:rsid w:val="002D33B1"/>
    <w:rsid w:val="002D3C4B"/>
    <w:rsid w:val="002D4741"/>
    <w:rsid w:val="002E107B"/>
    <w:rsid w:val="002E2264"/>
    <w:rsid w:val="002F0FA1"/>
    <w:rsid w:val="00300400"/>
    <w:rsid w:val="00300AB8"/>
    <w:rsid w:val="0030533C"/>
    <w:rsid w:val="0030740D"/>
    <w:rsid w:val="003110E5"/>
    <w:rsid w:val="003115D6"/>
    <w:rsid w:val="00315306"/>
    <w:rsid w:val="0031542E"/>
    <w:rsid w:val="00317E54"/>
    <w:rsid w:val="0032231F"/>
    <w:rsid w:val="00322BB6"/>
    <w:rsid w:val="00330775"/>
    <w:rsid w:val="00331C40"/>
    <w:rsid w:val="00332027"/>
    <w:rsid w:val="0033250D"/>
    <w:rsid w:val="00334059"/>
    <w:rsid w:val="003378CA"/>
    <w:rsid w:val="0034065A"/>
    <w:rsid w:val="00343320"/>
    <w:rsid w:val="00344F9C"/>
    <w:rsid w:val="003468AF"/>
    <w:rsid w:val="00347194"/>
    <w:rsid w:val="00347B1F"/>
    <w:rsid w:val="003528C2"/>
    <w:rsid w:val="00353556"/>
    <w:rsid w:val="003561C0"/>
    <w:rsid w:val="003572C1"/>
    <w:rsid w:val="00357650"/>
    <w:rsid w:val="00366924"/>
    <w:rsid w:val="00370AAA"/>
    <w:rsid w:val="003748BB"/>
    <w:rsid w:val="003821A7"/>
    <w:rsid w:val="00385577"/>
    <w:rsid w:val="0039051C"/>
    <w:rsid w:val="0039186A"/>
    <w:rsid w:val="003918E6"/>
    <w:rsid w:val="003921E4"/>
    <w:rsid w:val="00392B0C"/>
    <w:rsid w:val="00392DA7"/>
    <w:rsid w:val="00392DF6"/>
    <w:rsid w:val="00394374"/>
    <w:rsid w:val="00394732"/>
    <w:rsid w:val="0039679B"/>
    <w:rsid w:val="00397221"/>
    <w:rsid w:val="003A0A7F"/>
    <w:rsid w:val="003A2117"/>
    <w:rsid w:val="003A3762"/>
    <w:rsid w:val="003A5C43"/>
    <w:rsid w:val="003A7846"/>
    <w:rsid w:val="003B4D8D"/>
    <w:rsid w:val="003C2664"/>
    <w:rsid w:val="003C734F"/>
    <w:rsid w:val="003D247C"/>
    <w:rsid w:val="003D4677"/>
    <w:rsid w:val="003D7DD3"/>
    <w:rsid w:val="003E1EEB"/>
    <w:rsid w:val="003E2466"/>
    <w:rsid w:val="003E6916"/>
    <w:rsid w:val="003F35FE"/>
    <w:rsid w:val="003F5A7A"/>
    <w:rsid w:val="003F62C5"/>
    <w:rsid w:val="00400F10"/>
    <w:rsid w:val="00423B53"/>
    <w:rsid w:val="004301F4"/>
    <w:rsid w:val="00440847"/>
    <w:rsid w:val="004433FE"/>
    <w:rsid w:val="00464A5C"/>
    <w:rsid w:val="00474FED"/>
    <w:rsid w:val="00493A5C"/>
    <w:rsid w:val="00494C96"/>
    <w:rsid w:val="00495A0D"/>
    <w:rsid w:val="00495A85"/>
    <w:rsid w:val="00495F4C"/>
    <w:rsid w:val="0049629C"/>
    <w:rsid w:val="004A3589"/>
    <w:rsid w:val="004A5744"/>
    <w:rsid w:val="004B0B96"/>
    <w:rsid w:val="004B267E"/>
    <w:rsid w:val="004B795F"/>
    <w:rsid w:val="004C4D26"/>
    <w:rsid w:val="004C6876"/>
    <w:rsid w:val="004D571F"/>
    <w:rsid w:val="004E08DF"/>
    <w:rsid w:val="004E1461"/>
    <w:rsid w:val="004E70DC"/>
    <w:rsid w:val="004F2004"/>
    <w:rsid w:val="004F25BB"/>
    <w:rsid w:val="004F4337"/>
    <w:rsid w:val="0052574F"/>
    <w:rsid w:val="00527DDE"/>
    <w:rsid w:val="0053212E"/>
    <w:rsid w:val="005340EF"/>
    <w:rsid w:val="0054039E"/>
    <w:rsid w:val="005427FB"/>
    <w:rsid w:val="00542AD7"/>
    <w:rsid w:val="00550073"/>
    <w:rsid w:val="00556035"/>
    <w:rsid w:val="005679AE"/>
    <w:rsid w:val="00572F43"/>
    <w:rsid w:val="00581287"/>
    <w:rsid w:val="0058162E"/>
    <w:rsid w:val="00582546"/>
    <w:rsid w:val="00584D95"/>
    <w:rsid w:val="0058681A"/>
    <w:rsid w:val="0059000C"/>
    <w:rsid w:val="00594E14"/>
    <w:rsid w:val="00597D99"/>
    <w:rsid w:val="005A62AE"/>
    <w:rsid w:val="005A7A4C"/>
    <w:rsid w:val="005B6335"/>
    <w:rsid w:val="005D70C2"/>
    <w:rsid w:val="005F6D96"/>
    <w:rsid w:val="0060483D"/>
    <w:rsid w:val="00606F87"/>
    <w:rsid w:val="006104ED"/>
    <w:rsid w:val="00613752"/>
    <w:rsid w:val="00615324"/>
    <w:rsid w:val="0061660F"/>
    <w:rsid w:val="00616FF6"/>
    <w:rsid w:val="006226C2"/>
    <w:rsid w:val="0062371F"/>
    <w:rsid w:val="00630B58"/>
    <w:rsid w:val="0063134B"/>
    <w:rsid w:val="00631AEC"/>
    <w:rsid w:val="006320F7"/>
    <w:rsid w:val="00632B1B"/>
    <w:rsid w:val="00633CF5"/>
    <w:rsid w:val="0064066F"/>
    <w:rsid w:val="00641656"/>
    <w:rsid w:val="006453FE"/>
    <w:rsid w:val="00645BC0"/>
    <w:rsid w:val="00647439"/>
    <w:rsid w:val="006476B4"/>
    <w:rsid w:val="0065066A"/>
    <w:rsid w:val="00651A9D"/>
    <w:rsid w:val="00654ACE"/>
    <w:rsid w:val="00655BBC"/>
    <w:rsid w:val="006628A4"/>
    <w:rsid w:val="00662F8C"/>
    <w:rsid w:val="00665EB0"/>
    <w:rsid w:val="006677F7"/>
    <w:rsid w:val="0067072C"/>
    <w:rsid w:val="00674835"/>
    <w:rsid w:val="00677871"/>
    <w:rsid w:val="00677FC8"/>
    <w:rsid w:val="00686DCD"/>
    <w:rsid w:val="006872D7"/>
    <w:rsid w:val="006A0E4A"/>
    <w:rsid w:val="006A45D9"/>
    <w:rsid w:val="006B44AE"/>
    <w:rsid w:val="006B51EB"/>
    <w:rsid w:val="006B68DE"/>
    <w:rsid w:val="006C038A"/>
    <w:rsid w:val="006C04B0"/>
    <w:rsid w:val="006C3296"/>
    <w:rsid w:val="006C7134"/>
    <w:rsid w:val="006D1A9A"/>
    <w:rsid w:val="006D39ED"/>
    <w:rsid w:val="006D75A1"/>
    <w:rsid w:val="006E52F3"/>
    <w:rsid w:val="006E55F1"/>
    <w:rsid w:val="006E62C0"/>
    <w:rsid w:val="006F1C55"/>
    <w:rsid w:val="006F2E8D"/>
    <w:rsid w:val="006F2FEC"/>
    <w:rsid w:val="006F3BB1"/>
    <w:rsid w:val="00705A01"/>
    <w:rsid w:val="00706F0A"/>
    <w:rsid w:val="00710C94"/>
    <w:rsid w:val="007119D8"/>
    <w:rsid w:val="007142A4"/>
    <w:rsid w:val="00714973"/>
    <w:rsid w:val="00720567"/>
    <w:rsid w:val="00725C63"/>
    <w:rsid w:val="00727D40"/>
    <w:rsid w:val="007315B9"/>
    <w:rsid w:val="00737C11"/>
    <w:rsid w:val="00744822"/>
    <w:rsid w:val="00753D48"/>
    <w:rsid w:val="00761E0B"/>
    <w:rsid w:val="0076452C"/>
    <w:rsid w:val="00773220"/>
    <w:rsid w:val="007740C5"/>
    <w:rsid w:val="0077415A"/>
    <w:rsid w:val="00775AEF"/>
    <w:rsid w:val="00776D0A"/>
    <w:rsid w:val="00777D6C"/>
    <w:rsid w:val="00782544"/>
    <w:rsid w:val="00790CDB"/>
    <w:rsid w:val="00791335"/>
    <w:rsid w:val="0079490E"/>
    <w:rsid w:val="00795985"/>
    <w:rsid w:val="00795F37"/>
    <w:rsid w:val="007A2CF1"/>
    <w:rsid w:val="007A448A"/>
    <w:rsid w:val="007A652C"/>
    <w:rsid w:val="007B406A"/>
    <w:rsid w:val="007C4719"/>
    <w:rsid w:val="007C4973"/>
    <w:rsid w:val="007D1811"/>
    <w:rsid w:val="007D1F92"/>
    <w:rsid w:val="007D4DE3"/>
    <w:rsid w:val="007E25DD"/>
    <w:rsid w:val="007E57FF"/>
    <w:rsid w:val="007E74E0"/>
    <w:rsid w:val="007F6C10"/>
    <w:rsid w:val="00801F1B"/>
    <w:rsid w:val="00820409"/>
    <w:rsid w:val="0082799F"/>
    <w:rsid w:val="0083334B"/>
    <w:rsid w:val="008347C7"/>
    <w:rsid w:val="00835A6A"/>
    <w:rsid w:val="00844A19"/>
    <w:rsid w:val="008466FA"/>
    <w:rsid w:val="00850DDC"/>
    <w:rsid w:val="008513E6"/>
    <w:rsid w:val="008603A3"/>
    <w:rsid w:val="008626A4"/>
    <w:rsid w:val="00864CD0"/>
    <w:rsid w:val="008659B0"/>
    <w:rsid w:val="008670FE"/>
    <w:rsid w:val="008673D3"/>
    <w:rsid w:val="008675AF"/>
    <w:rsid w:val="00867C9F"/>
    <w:rsid w:val="00870C6C"/>
    <w:rsid w:val="00872681"/>
    <w:rsid w:val="008740B4"/>
    <w:rsid w:val="00883A2D"/>
    <w:rsid w:val="00887F03"/>
    <w:rsid w:val="00891679"/>
    <w:rsid w:val="00891CF2"/>
    <w:rsid w:val="008A1E57"/>
    <w:rsid w:val="008A3689"/>
    <w:rsid w:val="008A43F8"/>
    <w:rsid w:val="008A733B"/>
    <w:rsid w:val="008B5BD6"/>
    <w:rsid w:val="008B6A0C"/>
    <w:rsid w:val="008B6B41"/>
    <w:rsid w:val="008C3DD5"/>
    <w:rsid w:val="008C4BBF"/>
    <w:rsid w:val="008C71D7"/>
    <w:rsid w:val="008D2516"/>
    <w:rsid w:val="008E2608"/>
    <w:rsid w:val="008E35CC"/>
    <w:rsid w:val="008E677C"/>
    <w:rsid w:val="008E7C5E"/>
    <w:rsid w:val="008F0D6E"/>
    <w:rsid w:val="008F64EF"/>
    <w:rsid w:val="00902008"/>
    <w:rsid w:val="0090245A"/>
    <w:rsid w:val="00902896"/>
    <w:rsid w:val="00903325"/>
    <w:rsid w:val="00906AA7"/>
    <w:rsid w:val="00907CCD"/>
    <w:rsid w:val="00910EFB"/>
    <w:rsid w:val="00915607"/>
    <w:rsid w:val="00922296"/>
    <w:rsid w:val="009253B9"/>
    <w:rsid w:val="00933C84"/>
    <w:rsid w:val="00941CD0"/>
    <w:rsid w:val="00951071"/>
    <w:rsid w:val="00953C26"/>
    <w:rsid w:val="00974E6E"/>
    <w:rsid w:val="00983981"/>
    <w:rsid w:val="009A45CC"/>
    <w:rsid w:val="009A4D8D"/>
    <w:rsid w:val="009A5FED"/>
    <w:rsid w:val="009A7F41"/>
    <w:rsid w:val="009B6858"/>
    <w:rsid w:val="009C1B45"/>
    <w:rsid w:val="009C292C"/>
    <w:rsid w:val="009C2D90"/>
    <w:rsid w:val="009C5524"/>
    <w:rsid w:val="009D11FD"/>
    <w:rsid w:val="009D139F"/>
    <w:rsid w:val="009D2B46"/>
    <w:rsid w:val="009D4770"/>
    <w:rsid w:val="009E2738"/>
    <w:rsid w:val="009E2BD9"/>
    <w:rsid w:val="009E5F94"/>
    <w:rsid w:val="009E6F0E"/>
    <w:rsid w:val="009F578E"/>
    <w:rsid w:val="009F7DA2"/>
    <w:rsid w:val="00A009A4"/>
    <w:rsid w:val="00A01DCE"/>
    <w:rsid w:val="00A02A87"/>
    <w:rsid w:val="00A17477"/>
    <w:rsid w:val="00A24449"/>
    <w:rsid w:val="00A273B9"/>
    <w:rsid w:val="00A305B8"/>
    <w:rsid w:val="00A35D37"/>
    <w:rsid w:val="00A41E40"/>
    <w:rsid w:val="00A443C6"/>
    <w:rsid w:val="00A444EC"/>
    <w:rsid w:val="00A51D52"/>
    <w:rsid w:val="00A55B6A"/>
    <w:rsid w:val="00A6081C"/>
    <w:rsid w:val="00A65C4C"/>
    <w:rsid w:val="00A662D7"/>
    <w:rsid w:val="00A71D27"/>
    <w:rsid w:val="00A71E71"/>
    <w:rsid w:val="00A72376"/>
    <w:rsid w:val="00A7490F"/>
    <w:rsid w:val="00A812C5"/>
    <w:rsid w:val="00A8389F"/>
    <w:rsid w:val="00A85F1E"/>
    <w:rsid w:val="00A87864"/>
    <w:rsid w:val="00A92156"/>
    <w:rsid w:val="00A95AF1"/>
    <w:rsid w:val="00AA1662"/>
    <w:rsid w:val="00AA3E3A"/>
    <w:rsid w:val="00AA44E6"/>
    <w:rsid w:val="00AA7E2D"/>
    <w:rsid w:val="00AB12A8"/>
    <w:rsid w:val="00AB4091"/>
    <w:rsid w:val="00AC0F49"/>
    <w:rsid w:val="00AC5F0B"/>
    <w:rsid w:val="00AD1AC6"/>
    <w:rsid w:val="00AE139C"/>
    <w:rsid w:val="00AE1BF7"/>
    <w:rsid w:val="00AE42C2"/>
    <w:rsid w:val="00AE4555"/>
    <w:rsid w:val="00AE52F5"/>
    <w:rsid w:val="00AF0FD4"/>
    <w:rsid w:val="00AF4399"/>
    <w:rsid w:val="00AF69A6"/>
    <w:rsid w:val="00AF754F"/>
    <w:rsid w:val="00AF75A4"/>
    <w:rsid w:val="00B050D2"/>
    <w:rsid w:val="00B10DB2"/>
    <w:rsid w:val="00B16A60"/>
    <w:rsid w:val="00B20A65"/>
    <w:rsid w:val="00B22A0E"/>
    <w:rsid w:val="00B23570"/>
    <w:rsid w:val="00B24B13"/>
    <w:rsid w:val="00B25443"/>
    <w:rsid w:val="00B36326"/>
    <w:rsid w:val="00B43891"/>
    <w:rsid w:val="00B47EC1"/>
    <w:rsid w:val="00B507E7"/>
    <w:rsid w:val="00B570DD"/>
    <w:rsid w:val="00B64AF9"/>
    <w:rsid w:val="00B84B29"/>
    <w:rsid w:val="00B86B52"/>
    <w:rsid w:val="00B9330C"/>
    <w:rsid w:val="00BB08A9"/>
    <w:rsid w:val="00BB3E3E"/>
    <w:rsid w:val="00BB5ED2"/>
    <w:rsid w:val="00BC145D"/>
    <w:rsid w:val="00BC7DCD"/>
    <w:rsid w:val="00BD3E70"/>
    <w:rsid w:val="00BD680B"/>
    <w:rsid w:val="00BD781B"/>
    <w:rsid w:val="00BE7E3E"/>
    <w:rsid w:val="00BF73D9"/>
    <w:rsid w:val="00C01503"/>
    <w:rsid w:val="00C05758"/>
    <w:rsid w:val="00C100D0"/>
    <w:rsid w:val="00C12D9D"/>
    <w:rsid w:val="00C15705"/>
    <w:rsid w:val="00C15E7B"/>
    <w:rsid w:val="00C172AE"/>
    <w:rsid w:val="00C25486"/>
    <w:rsid w:val="00C32351"/>
    <w:rsid w:val="00C41A74"/>
    <w:rsid w:val="00C532FA"/>
    <w:rsid w:val="00C60C6E"/>
    <w:rsid w:val="00C62583"/>
    <w:rsid w:val="00C643EC"/>
    <w:rsid w:val="00C8134C"/>
    <w:rsid w:val="00C91AE8"/>
    <w:rsid w:val="00C960C9"/>
    <w:rsid w:val="00CA10F1"/>
    <w:rsid w:val="00CA248B"/>
    <w:rsid w:val="00CB57E0"/>
    <w:rsid w:val="00CC0912"/>
    <w:rsid w:val="00CC1ABA"/>
    <w:rsid w:val="00CC69A1"/>
    <w:rsid w:val="00CD1E09"/>
    <w:rsid w:val="00CE08A7"/>
    <w:rsid w:val="00CE1E0A"/>
    <w:rsid w:val="00CE75C7"/>
    <w:rsid w:val="00CF1C58"/>
    <w:rsid w:val="00CF7272"/>
    <w:rsid w:val="00CF75D0"/>
    <w:rsid w:val="00CF7971"/>
    <w:rsid w:val="00D00B79"/>
    <w:rsid w:val="00D03973"/>
    <w:rsid w:val="00D1085D"/>
    <w:rsid w:val="00D13099"/>
    <w:rsid w:val="00D130FA"/>
    <w:rsid w:val="00D1314C"/>
    <w:rsid w:val="00D16506"/>
    <w:rsid w:val="00D2656D"/>
    <w:rsid w:val="00D30750"/>
    <w:rsid w:val="00D3411F"/>
    <w:rsid w:val="00D3706F"/>
    <w:rsid w:val="00D37EF0"/>
    <w:rsid w:val="00D408B0"/>
    <w:rsid w:val="00D46DE4"/>
    <w:rsid w:val="00D50340"/>
    <w:rsid w:val="00D53E52"/>
    <w:rsid w:val="00D554E2"/>
    <w:rsid w:val="00D64A80"/>
    <w:rsid w:val="00D72DC1"/>
    <w:rsid w:val="00D72F9C"/>
    <w:rsid w:val="00D775A0"/>
    <w:rsid w:val="00DA4932"/>
    <w:rsid w:val="00DB0201"/>
    <w:rsid w:val="00DC3C12"/>
    <w:rsid w:val="00DD320A"/>
    <w:rsid w:val="00DD60F1"/>
    <w:rsid w:val="00DE1497"/>
    <w:rsid w:val="00DE3EA8"/>
    <w:rsid w:val="00E11120"/>
    <w:rsid w:val="00E132F7"/>
    <w:rsid w:val="00E13BF7"/>
    <w:rsid w:val="00E16088"/>
    <w:rsid w:val="00E20A82"/>
    <w:rsid w:val="00E22377"/>
    <w:rsid w:val="00E26B6B"/>
    <w:rsid w:val="00E314CF"/>
    <w:rsid w:val="00E349E9"/>
    <w:rsid w:val="00E35511"/>
    <w:rsid w:val="00E443A4"/>
    <w:rsid w:val="00E4459E"/>
    <w:rsid w:val="00E46B11"/>
    <w:rsid w:val="00E470F9"/>
    <w:rsid w:val="00E614E4"/>
    <w:rsid w:val="00E6400B"/>
    <w:rsid w:val="00E664DE"/>
    <w:rsid w:val="00E674D2"/>
    <w:rsid w:val="00E71BDB"/>
    <w:rsid w:val="00E72AE4"/>
    <w:rsid w:val="00E73FD7"/>
    <w:rsid w:val="00E81882"/>
    <w:rsid w:val="00E84AEA"/>
    <w:rsid w:val="00E87207"/>
    <w:rsid w:val="00E90E78"/>
    <w:rsid w:val="00E959A5"/>
    <w:rsid w:val="00E96CAF"/>
    <w:rsid w:val="00EA1865"/>
    <w:rsid w:val="00EB49F4"/>
    <w:rsid w:val="00EB5F35"/>
    <w:rsid w:val="00EC5443"/>
    <w:rsid w:val="00ED0575"/>
    <w:rsid w:val="00ED5B38"/>
    <w:rsid w:val="00EF2940"/>
    <w:rsid w:val="00EF2971"/>
    <w:rsid w:val="00EF4F7B"/>
    <w:rsid w:val="00F00342"/>
    <w:rsid w:val="00F0336D"/>
    <w:rsid w:val="00F14BA9"/>
    <w:rsid w:val="00F20088"/>
    <w:rsid w:val="00F201C7"/>
    <w:rsid w:val="00F2708F"/>
    <w:rsid w:val="00F31963"/>
    <w:rsid w:val="00F33D96"/>
    <w:rsid w:val="00F36434"/>
    <w:rsid w:val="00F430DC"/>
    <w:rsid w:val="00F57C8D"/>
    <w:rsid w:val="00F620A8"/>
    <w:rsid w:val="00F632F2"/>
    <w:rsid w:val="00F63392"/>
    <w:rsid w:val="00F63693"/>
    <w:rsid w:val="00F63E36"/>
    <w:rsid w:val="00F72588"/>
    <w:rsid w:val="00F7324D"/>
    <w:rsid w:val="00F74305"/>
    <w:rsid w:val="00F82AF5"/>
    <w:rsid w:val="00F862B7"/>
    <w:rsid w:val="00F9283B"/>
    <w:rsid w:val="00F94433"/>
    <w:rsid w:val="00FA67CA"/>
    <w:rsid w:val="00FA7253"/>
    <w:rsid w:val="00FB17F1"/>
    <w:rsid w:val="00FC2937"/>
    <w:rsid w:val="00FC46D4"/>
    <w:rsid w:val="00FC5F6D"/>
    <w:rsid w:val="00FD2552"/>
    <w:rsid w:val="00FD29B8"/>
    <w:rsid w:val="00FD36A7"/>
    <w:rsid w:val="00FD4323"/>
    <w:rsid w:val="00FD5D0F"/>
    <w:rsid w:val="00FE4505"/>
    <w:rsid w:val="00FE52F3"/>
    <w:rsid w:val="00FE58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7453"/>
  <w15:docId w15:val="{A540C188-E9C6-4604-B9F7-9BF483CD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25BF4561-B0DF-43C0-9EF2-324DFF9CCC71}">
  <ds:schemaRefs>
    <ds:schemaRef ds:uri="http://schemas.openxmlformats.org/officeDocument/2006/bibliography"/>
  </ds:schemaRefs>
</ds:datastoreItem>
</file>

<file path=customXml/itemProps2.xml><?xml version="1.0" encoding="utf-8"?>
<ds:datastoreItem xmlns:ds="http://schemas.openxmlformats.org/officeDocument/2006/customXml" ds:itemID="{73FC60A4-50DE-4CF5-9FB2-E1DDD531F579}"/>
</file>

<file path=customXml/itemProps3.xml><?xml version="1.0" encoding="utf-8"?>
<ds:datastoreItem xmlns:ds="http://schemas.openxmlformats.org/officeDocument/2006/customXml" ds:itemID="{5F460922-F5A6-4F24-AB35-ABFC9F03E1DE}"/>
</file>

<file path=customXml/itemProps4.xml><?xml version="1.0" encoding="utf-8"?>
<ds:datastoreItem xmlns:ds="http://schemas.openxmlformats.org/officeDocument/2006/customXml" ds:itemID="{46F31691-9120-4DF2-8D4D-8F9FDE00EFDE}"/>
</file>

<file path=docProps/app.xml><?xml version="1.0" encoding="utf-8"?>
<Properties xmlns="http://schemas.openxmlformats.org/officeDocument/2006/extended-properties" xmlns:vt="http://schemas.openxmlformats.org/officeDocument/2006/docPropsVTypes">
  <Template>Vialis NL Rapport.dotx</Template>
  <TotalTime>96</TotalTime>
  <Pages>18</Pages>
  <Words>3908</Words>
  <Characters>21498</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5</cp:revision>
  <cp:lastPrinted>2005-09-28T10:06:00Z</cp:lastPrinted>
  <dcterms:created xsi:type="dcterms:W3CDTF">2018-07-24T14:28:00Z</dcterms:created>
  <dcterms:modified xsi:type="dcterms:W3CDTF">2018-08-28T15:57:00Z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